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95B0D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4B9A840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01950FFB" w14:textId="77777777" w:rsidR="00D222E7" w:rsidRPr="00D222E7" w:rsidRDefault="00D222E7" w:rsidP="00D222E7">
      <w:pPr>
        <w:rPr>
          <w:color w:val="000000"/>
          <w:sz w:val="22"/>
        </w:rPr>
      </w:pPr>
    </w:p>
    <w:p w14:paraId="6D274D0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Дата:17.10.25 Время:10:27:25</w:t>
      </w:r>
    </w:p>
    <w:p w14:paraId="571B5CC5" w14:textId="77777777" w:rsidR="00D222E7" w:rsidRPr="00D222E7" w:rsidRDefault="00D222E7" w:rsidP="00D222E7">
      <w:pPr>
        <w:rPr>
          <w:color w:val="000000"/>
          <w:sz w:val="22"/>
        </w:rPr>
      </w:pPr>
    </w:p>
    <w:p w14:paraId="01BCA708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3C0C95E8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27469ED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1215478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0008, Вариант 1 ТОО "BAZA Construction", месторождение Западный-Камыс</w:t>
      </w:r>
    </w:p>
    <w:p w14:paraId="18BEBA43" w14:textId="77777777" w:rsidR="00D222E7" w:rsidRPr="00D222E7" w:rsidRDefault="00D222E7" w:rsidP="00D222E7">
      <w:pPr>
        <w:rPr>
          <w:color w:val="000000"/>
          <w:sz w:val="22"/>
        </w:rPr>
      </w:pPr>
    </w:p>
    <w:p w14:paraId="5771C0D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6004, Пылящая поверхность</w:t>
      </w:r>
    </w:p>
    <w:p w14:paraId="3BCDB4B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6004 01, Выемочно-погрузочные работы вскрышных пород</w:t>
      </w:r>
    </w:p>
    <w:p w14:paraId="1D83BD9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42B11CE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29B2CD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64C0D57" w14:textId="77777777" w:rsidR="00D222E7" w:rsidRPr="00D222E7" w:rsidRDefault="00D222E7" w:rsidP="00D222E7">
      <w:pPr>
        <w:rPr>
          <w:color w:val="000000"/>
          <w:sz w:val="22"/>
        </w:rPr>
      </w:pPr>
    </w:p>
    <w:p w14:paraId="7666C8F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4E7C9B8" w14:textId="77777777" w:rsidR="00D222E7" w:rsidRPr="00D222E7" w:rsidRDefault="00D222E7" w:rsidP="00D222E7">
      <w:pPr>
        <w:rPr>
          <w:color w:val="000000"/>
          <w:sz w:val="22"/>
        </w:rPr>
      </w:pPr>
    </w:p>
    <w:p w14:paraId="07434F2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767697F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45AD19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Весовая доля пылевой фракции в материале (табл.3.1.1), </w:t>
      </w:r>
      <w:r w:rsidRPr="00D222E7">
        <w:rPr>
          <w:b/>
          <w:i/>
          <w:color w:val="000000"/>
          <w:sz w:val="22"/>
        </w:rPr>
        <w:t xml:space="preserve">K1 = </w:t>
      </w:r>
      <w:r w:rsidRPr="00D222E7">
        <w:rPr>
          <w:b/>
          <w:color w:val="000000"/>
        </w:rPr>
        <w:t>0.04</w:t>
      </w:r>
    </w:p>
    <w:p w14:paraId="18CBF1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Доля пыли, переходящей в аэрозоль (табл.3.1.1), </w:t>
      </w:r>
      <w:r w:rsidRPr="00D222E7">
        <w:rPr>
          <w:b/>
          <w:i/>
          <w:color w:val="000000"/>
          <w:sz w:val="22"/>
        </w:rPr>
        <w:t xml:space="preserve">K2 = </w:t>
      </w:r>
      <w:r w:rsidRPr="00D222E7">
        <w:rPr>
          <w:b/>
          <w:color w:val="000000"/>
        </w:rPr>
        <w:t>0.01</w:t>
      </w:r>
    </w:p>
    <w:p w14:paraId="43DB28C8" w14:textId="77777777" w:rsidR="00D222E7" w:rsidRPr="00D222E7" w:rsidRDefault="00D222E7" w:rsidP="00D222E7">
      <w:pPr>
        <w:rPr>
          <w:b/>
          <w:color w:val="000000"/>
        </w:rPr>
      </w:pPr>
    </w:p>
    <w:p w14:paraId="432C2C83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64B092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17A400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394AC1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8FB0F1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A5BE0A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A24202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E82588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310D2F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B73C28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B49AB4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2CF4554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0.2</w:t>
      </w:r>
    </w:p>
    <w:p w14:paraId="20BE19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A99C09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34EC1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Высота падения материала, м, </w:t>
      </w:r>
      <w:r w:rsidRPr="00D222E7">
        <w:rPr>
          <w:b/>
          <w:i/>
          <w:color w:val="000000"/>
          <w:sz w:val="22"/>
        </w:rPr>
        <w:t xml:space="preserve">GB = </w:t>
      </w:r>
      <w:r w:rsidRPr="00D222E7">
        <w:rPr>
          <w:b/>
          <w:color w:val="000000"/>
        </w:rPr>
        <w:t>2</w:t>
      </w:r>
    </w:p>
    <w:p w14:paraId="6762B3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D222E7">
        <w:rPr>
          <w:b/>
          <w:i/>
          <w:color w:val="000000"/>
          <w:sz w:val="22"/>
        </w:rPr>
        <w:t xml:space="preserve">B = </w:t>
      </w:r>
      <w:r w:rsidRPr="00D222E7">
        <w:rPr>
          <w:b/>
          <w:color w:val="000000"/>
        </w:rPr>
        <w:t>0.7</w:t>
      </w:r>
    </w:p>
    <w:p w14:paraId="6FABA4A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D222E7">
        <w:rPr>
          <w:b/>
          <w:i/>
          <w:color w:val="000000"/>
          <w:sz w:val="22"/>
        </w:rPr>
        <w:t xml:space="preserve">GMAX = </w:t>
      </w:r>
      <w:r w:rsidRPr="00D222E7">
        <w:rPr>
          <w:b/>
          <w:color w:val="000000"/>
        </w:rPr>
        <w:t>436.91</w:t>
      </w:r>
    </w:p>
    <w:p w14:paraId="12C66EA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D222E7">
        <w:rPr>
          <w:b/>
          <w:i/>
          <w:color w:val="000000"/>
          <w:sz w:val="22"/>
        </w:rPr>
        <w:t xml:space="preserve">GGOD = </w:t>
      </w:r>
      <w:r w:rsidRPr="00D222E7">
        <w:rPr>
          <w:b/>
          <w:color w:val="000000"/>
        </w:rPr>
        <w:t>4354560</w:t>
      </w:r>
    </w:p>
    <w:p w14:paraId="5E5C6CD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950734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Вид работ: Пересыпка</w:t>
      </w:r>
    </w:p>
    <w:p w14:paraId="70A6AF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(3.1.1), </w:t>
      </w:r>
      <w:r w:rsidRPr="00D222E7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436.91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D222E7">
        <w:rPr>
          <w:b/>
          <w:color w:val="000000"/>
        </w:rPr>
        <w:t>0.3466</w:t>
      </w:r>
    </w:p>
    <w:p w14:paraId="7E6F391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(3.1.2),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K1 · K2 · K3SR · K4 · K5 · K7 · K8 · K9 · KE · B · GGOD · (1-NJ) = </w:t>
      </w:r>
      <w:r w:rsidRPr="00D222E7">
        <w:rPr>
          <w:b/>
          <w:color w:val="000000"/>
        </w:rPr>
        <w:t>0.04 · 0.01 · 1.2 · 1 · 0.2 · 0.2 · 1 · 1 · 1 · 0.7 · 4354560 · (1-0.85) = 8.78</w:t>
      </w:r>
    </w:p>
    <w:p w14:paraId="2A369DDD" w14:textId="77777777" w:rsidR="00D222E7" w:rsidRPr="00D222E7" w:rsidRDefault="00D222E7" w:rsidP="00D222E7">
      <w:pPr>
        <w:rPr>
          <w:color w:val="000000"/>
          <w:sz w:val="22"/>
        </w:rPr>
      </w:pPr>
    </w:p>
    <w:p w14:paraId="45481CD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(3.2.1),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MAX(G,GC) = </w:t>
      </w:r>
      <w:r w:rsidRPr="00D222E7">
        <w:rPr>
          <w:b/>
          <w:color w:val="000000"/>
        </w:rPr>
        <w:t>0.3466</w:t>
      </w:r>
    </w:p>
    <w:p w14:paraId="46FD88B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0 + 8.78 = 8.78</w:t>
      </w:r>
    </w:p>
    <w:p w14:paraId="43AA9FDD" w14:textId="77777777" w:rsidR="00D222E7" w:rsidRPr="00D222E7" w:rsidRDefault="00D222E7" w:rsidP="00D222E7">
      <w:pPr>
        <w:rPr>
          <w:b/>
          <w:color w:val="000000"/>
        </w:rPr>
      </w:pPr>
    </w:p>
    <w:p w14:paraId="096CAF97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2C119A54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F0AA" w14:textId="3A5A4EE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5BF5" w14:textId="3590B05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AAC" w14:textId="0ACA69C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4D7" w14:textId="1247CAA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132BACEB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438" w14:textId="0D956B4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781" w14:textId="3840FCE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9D91" w14:textId="3031E9C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0.3466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8503" w14:textId="05E341C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8.78</w:t>
            </w:r>
          </w:p>
        </w:tc>
      </w:tr>
    </w:tbl>
    <w:p w14:paraId="59090E87" w14:textId="03C3CBC3" w:rsidR="00D222E7" w:rsidRPr="00D222E7" w:rsidRDefault="00D222E7" w:rsidP="00D222E7">
      <w:pPr>
        <w:rPr>
          <w:color w:val="000000"/>
          <w:sz w:val="22"/>
        </w:rPr>
      </w:pPr>
    </w:p>
    <w:p w14:paraId="0C0E4E8B" w14:textId="77777777" w:rsidR="00D222E7" w:rsidRPr="00D222E7" w:rsidRDefault="00D222E7" w:rsidP="00D222E7">
      <w:pPr>
        <w:rPr>
          <w:color w:val="000000"/>
          <w:sz w:val="22"/>
        </w:rPr>
      </w:pPr>
    </w:p>
    <w:p w14:paraId="2B29D4E3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5E9FFC56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36FA446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7D7D689A" w14:textId="77777777" w:rsidR="00D222E7" w:rsidRPr="00D222E7" w:rsidRDefault="00D222E7" w:rsidP="00D222E7">
      <w:pPr>
        <w:rPr>
          <w:color w:val="000000"/>
          <w:sz w:val="22"/>
        </w:rPr>
      </w:pPr>
    </w:p>
    <w:p w14:paraId="0741F11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Дата:17.10.25 Время:10:27:43</w:t>
      </w:r>
    </w:p>
    <w:p w14:paraId="1FDDDFCD" w14:textId="77777777" w:rsidR="00D222E7" w:rsidRPr="00D222E7" w:rsidRDefault="00D222E7" w:rsidP="00D222E7">
      <w:pPr>
        <w:rPr>
          <w:color w:val="000000"/>
          <w:sz w:val="22"/>
        </w:rPr>
      </w:pPr>
    </w:p>
    <w:p w14:paraId="23F760AE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39149B9A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770BB35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5B55A03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0008, Вариант 1 ТОО "BAZA Construction", месторождение Западный-Камыс</w:t>
      </w:r>
    </w:p>
    <w:p w14:paraId="3E74EE3E" w14:textId="77777777" w:rsidR="00D222E7" w:rsidRPr="00D222E7" w:rsidRDefault="00D222E7" w:rsidP="00D222E7">
      <w:pPr>
        <w:rPr>
          <w:color w:val="000000"/>
          <w:sz w:val="22"/>
        </w:rPr>
      </w:pPr>
    </w:p>
    <w:p w14:paraId="290E89F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6005, Пылящая поверхность</w:t>
      </w:r>
    </w:p>
    <w:p w14:paraId="0A05642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6005 01, Перемещение вскрыши во внешний отвал</w:t>
      </w:r>
    </w:p>
    <w:p w14:paraId="130FAF6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243F201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065749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9D54DFC" w14:textId="77777777" w:rsidR="00D222E7" w:rsidRPr="00D222E7" w:rsidRDefault="00D222E7" w:rsidP="00D222E7">
      <w:pPr>
        <w:rPr>
          <w:color w:val="000000"/>
          <w:sz w:val="22"/>
        </w:rPr>
      </w:pPr>
    </w:p>
    <w:p w14:paraId="1CF283C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5DD36FE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38B250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грузоподъемность (табл.3.3.1), </w:t>
      </w:r>
      <w:r w:rsidRPr="00D222E7">
        <w:rPr>
          <w:b/>
          <w:i/>
          <w:color w:val="000000"/>
          <w:sz w:val="22"/>
        </w:rPr>
        <w:t xml:space="preserve">C1 = </w:t>
      </w:r>
      <w:r w:rsidRPr="00D222E7">
        <w:rPr>
          <w:b/>
          <w:color w:val="000000"/>
        </w:rPr>
        <w:t>2.5</w:t>
      </w:r>
    </w:p>
    <w:p w14:paraId="1B4F10E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4F56D3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скорость передвижения (табл.3.3.2), </w:t>
      </w:r>
      <w:r w:rsidRPr="00D222E7">
        <w:rPr>
          <w:b/>
          <w:i/>
          <w:color w:val="000000"/>
          <w:sz w:val="22"/>
        </w:rPr>
        <w:t xml:space="preserve">C2 = </w:t>
      </w:r>
      <w:r w:rsidRPr="00D222E7">
        <w:rPr>
          <w:b/>
          <w:color w:val="000000"/>
        </w:rPr>
        <w:t>2.75</w:t>
      </w:r>
    </w:p>
    <w:p w14:paraId="0A06A7C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Состояние дороги: Дорога без покрытия (грунтовая)</w:t>
      </w:r>
    </w:p>
    <w:p w14:paraId="7841128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состояние дороги (табл.3.3.3), </w:t>
      </w:r>
      <w:r w:rsidRPr="00D222E7">
        <w:rPr>
          <w:b/>
          <w:i/>
          <w:color w:val="000000"/>
          <w:sz w:val="22"/>
        </w:rPr>
        <w:t xml:space="preserve">C3 = </w:t>
      </w:r>
      <w:r w:rsidRPr="00D222E7">
        <w:rPr>
          <w:b/>
          <w:color w:val="000000"/>
        </w:rPr>
        <w:t>1</w:t>
      </w:r>
    </w:p>
    <w:p w14:paraId="2E70525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D222E7">
        <w:rPr>
          <w:b/>
          <w:i/>
          <w:color w:val="000000"/>
          <w:sz w:val="22"/>
        </w:rPr>
        <w:t xml:space="preserve">N1 = </w:t>
      </w:r>
      <w:r w:rsidRPr="00D222E7">
        <w:rPr>
          <w:b/>
          <w:color w:val="000000"/>
        </w:rPr>
        <w:t>10</w:t>
      </w:r>
    </w:p>
    <w:p w14:paraId="7BBEE22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D222E7">
        <w:rPr>
          <w:b/>
          <w:i/>
          <w:color w:val="000000"/>
          <w:sz w:val="22"/>
        </w:rPr>
        <w:t xml:space="preserve">L = </w:t>
      </w:r>
      <w:r w:rsidRPr="00D222E7">
        <w:rPr>
          <w:b/>
          <w:color w:val="000000"/>
        </w:rPr>
        <w:t>1.5</w:t>
      </w:r>
    </w:p>
    <w:p w14:paraId="4A3B4E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Число ходок (туда + обратно) всего транспорта в час, </w:t>
      </w:r>
      <w:r w:rsidRPr="00D222E7">
        <w:rPr>
          <w:b/>
          <w:i/>
          <w:color w:val="000000"/>
          <w:sz w:val="22"/>
        </w:rPr>
        <w:t xml:space="preserve">N = </w:t>
      </w:r>
      <w:r w:rsidRPr="00D222E7">
        <w:rPr>
          <w:b/>
          <w:color w:val="000000"/>
        </w:rPr>
        <w:t>4.3</w:t>
      </w:r>
    </w:p>
    <w:p w14:paraId="10969A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долю пыли, уносимой в атмосферу, </w:t>
      </w:r>
      <w:r w:rsidRPr="00D222E7">
        <w:rPr>
          <w:b/>
          <w:i/>
          <w:color w:val="000000"/>
          <w:sz w:val="22"/>
        </w:rPr>
        <w:t xml:space="preserve">C7 = </w:t>
      </w:r>
      <w:r w:rsidRPr="00D222E7">
        <w:rPr>
          <w:b/>
          <w:color w:val="000000"/>
        </w:rPr>
        <w:t>0.01</w:t>
      </w:r>
    </w:p>
    <w:p w14:paraId="2EF498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Пылевыделение в атмосферу на 1 км пробега, г/км, </w:t>
      </w:r>
      <w:r w:rsidRPr="00D222E7">
        <w:rPr>
          <w:b/>
          <w:i/>
          <w:color w:val="000000"/>
          <w:sz w:val="22"/>
        </w:rPr>
        <w:t xml:space="preserve">Q1 = </w:t>
      </w:r>
      <w:r w:rsidRPr="00D222E7">
        <w:rPr>
          <w:b/>
          <w:color w:val="000000"/>
        </w:rPr>
        <w:t>1450</w:t>
      </w:r>
    </w:p>
    <w:p w14:paraId="60C7B10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поверхностного слоя дороги,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097E5D8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увлажненность дороги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0.2</w:t>
      </w:r>
    </w:p>
    <w:p w14:paraId="5EDD294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D222E7">
        <w:rPr>
          <w:b/>
          <w:i/>
          <w:color w:val="000000"/>
          <w:sz w:val="22"/>
        </w:rPr>
        <w:t xml:space="preserve">C4 = </w:t>
      </w:r>
      <w:r w:rsidRPr="00D222E7">
        <w:rPr>
          <w:b/>
          <w:color w:val="000000"/>
        </w:rPr>
        <w:t>1.45</w:t>
      </w:r>
    </w:p>
    <w:p w14:paraId="0AEA4D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D222E7">
        <w:rPr>
          <w:b/>
          <w:i/>
          <w:color w:val="000000"/>
          <w:sz w:val="22"/>
        </w:rPr>
        <w:t xml:space="preserve">V1 = </w:t>
      </w:r>
      <w:r w:rsidRPr="00D222E7">
        <w:rPr>
          <w:b/>
          <w:color w:val="000000"/>
        </w:rPr>
        <w:t>3.2</w:t>
      </w:r>
    </w:p>
    <w:p w14:paraId="4138EAD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D222E7">
        <w:rPr>
          <w:b/>
          <w:i/>
          <w:color w:val="000000"/>
          <w:sz w:val="22"/>
        </w:rPr>
        <w:t xml:space="preserve">V2 = </w:t>
      </w:r>
      <w:r w:rsidRPr="00D222E7">
        <w:rPr>
          <w:b/>
          <w:color w:val="000000"/>
        </w:rPr>
        <w:t>30</w:t>
      </w:r>
    </w:p>
    <w:p w14:paraId="2BF40C0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обдува, м/с, </w:t>
      </w:r>
      <w:r w:rsidRPr="00D222E7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D222E7">
        <w:rPr>
          <w:b/>
          <w:color w:val="000000"/>
        </w:rPr>
        <w:t>5.16</w:t>
      </w:r>
    </w:p>
    <w:p w14:paraId="2A8244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D222E7">
        <w:rPr>
          <w:b/>
          <w:i/>
          <w:color w:val="000000"/>
          <w:sz w:val="22"/>
        </w:rPr>
        <w:t xml:space="preserve">C5 = </w:t>
      </w:r>
      <w:r w:rsidRPr="00D222E7">
        <w:rPr>
          <w:b/>
          <w:color w:val="000000"/>
        </w:rPr>
        <w:t>1.26</w:t>
      </w:r>
    </w:p>
    <w:p w14:paraId="78C38F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Площадь открытой поверхности материала в кузове,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19.2</w:t>
      </w:r>
    </w:p>
    <w:p w14:paraId="7844F3C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Перевозимый материал: Песчаник</w:t>
      </w:r>
    </w:p>
    <w:p w14:paraId="16177D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1D3BD3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Влажность перевозимого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75FF645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D222E7">
        <w:rPr>
          <w:b/>
          <w:i/>
          <w:color w:val="000000"/>
          <w:sz w:val="22"/>
        </w:rPr>
        <w:t xml:space="preserve">K5M = </w:t>
      </w:r>
      <w:r w:rsidRPr="00D222E7">
        <w:rPr>
          <w:b/>
          <w:color w:val="000000"/>
        </w:rPr>
        <w:t>0.2</w:t>
      </w:r>
    </w:p>
    <w:p w14:paraId="57CC055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4018C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56E48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DFC14A1" w14:textId="77777777" w:rsidR="00D222E7" w:rsidRPr="00D222E7" w:rsidRDefault="00D222E7" w:rsidP="00D222E7">
      <w:pPr>
        <w:rPr>
          <w:b/>
          <w:color w:val="000000"/>
        </w:rPr>
      </w:pPr>
    </w:p>
    <w:p w14:paraId="479E9651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4516F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D385C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(3.3.1),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C1 · C2 · C3 · K5 · C7 · N · L · Q1 / 3600 + C4 · C5 · K5M · Q · S · N1 = </w:t>
      </w:r>
      <w:r w:rsidRPr="00D222E7">
        <w:rPr>
          <w:b/>
          <w:color w:val="000000"/>
        </w:rPr>
        <w:t>2.5 · 2.75 · 1 · 0.2 · 0.01 · 4.3 · 1.5 · 1450 / 3600 + 1.45 · 1.26 · 0.2 · 0.005 · 19.2 · 10 = 0.3865</w:t>
      </w:r>
    </w:p>
    <w:p w14:paraId="6079DB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(3.3.2),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0.0864 · G · (365-(TSP + TD)) = </w:t>
      </w:r>
      <w:r w:rsidRPr="00D222E7">
        <w:rPr>
          <w:b/>
          <w:color w:val="000000"/>
        </w:rPr>
        <w:t>0.0864 · 0.3865 · (365-(150 + 30)) = 6.18</w:t>
      </w:r>
    </w:p>
    <w:p w14:paraId="4836AEC8" w14:textId="77777777" w:rsidR="00D222E7" w:rsidRPr="00D222E7" w:rsidRDefault="00D222E7" w:rsidP="00D222E7">
      <w:pPr>
        <w:rPr>
          <w:b/>
          <w:color w:val="000000"/>
        </w:rPr>
      </w:pPr>
    </w:p>
    <w:p w14:paraId="3ADF638C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06FA3C09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90A9" w14:textId="48DDD93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AB8" w14:textId="01E2284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144" w14:textId="5C30392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8140" w14:textId="410E908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7178B9E7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E5B0" w14:textId="3F80CB7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04" w14:textId="4B0AEB3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D79" w14:textId="7CEDE23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C538" w14:textId="4D0D086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6.18</w:t>
            </w:r>
          </w:p>
        </w:tc>
      </w:tr>
    </w:tbl>
    <w:p w14:paraId="5842F361" w14:textId="74DC1A07" w:rsidR="00D222E7" w:rsidRPr="00D222E7" w:rsidRDefault="00D222E7" w:rsidP="00D222E7">
      <w:pPr>
        <w:rPr>
          <w:color w:val="000000"/>
          <w:sz w:val="22"/>
        </w:rPr>
      </w:pPr>
    </w:p>
    <w:p w14:paraId="6D4A3A26" w14:textId="77777777" w:rsidR="00D222E7" w:rsidRPr="00D222E7" w:rsidRDefault="00D222E7" w:rsidP="00D222E7">
      <w:pPr>
        <w:rPr>
          <w:color w:val="000000"/>
          <w:sz w:val="22"/>
        </w:rPr>
      </w:pPr>
    </w:p>
    <w:p w14:paraId="1524831A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35623D4A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758E7567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6D14A4C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1C1E806D" w14:textId="77777777" w:rsidR="00D222E7" w:rsidRPr="00D222E7" w:rsidRDefault="00D222E7" w:rsidP="00D222E7">
      <w:pPr>
        <w:rPr>
          <w:color w:val="000000"/>
          <w:sz w:val="22"/>
        </w:rPr>
      </w:pPr>
    </w:p>
    <w:p w14:paraId="5DBA802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Дата:17.10.25 Время:10:28:08</w:t>
      </w:r>
    </w:p>
    <w:p w14:paraId="2E5E091A" w14:textId="77777777" w:rsidR="00D222E7" w:rsidRPr="00D222E7" w:rsidRDefault="00D222E7" w:rsidP="00D222E7">
      <w:pPr>
        <w:rPr>
          <w:color w:val="000000"/>
          <w:sz w:val="22"/>
        </w:rPr>
      </w:pPr>
    </w:p>
    <w:p w14:paraId="7654E975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6D16AAD0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3CEE97A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61003CA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0008, Вариант 1 ТОО "BAZA Construction", месторождение Западный-Камыс</w:t>
      </w:r>
    </w:p>
    <w:p w14:paraId="1432703A" w14:textId="77777777" w:rsidR="00D222E7" w:rsidRPr="00D222E7" w:rsidRDefault="00D222E7" w:rsidP="00D222E7">
      <w:pPr>
        <w:rPr>
          <w:color w:val="000000"/>
          <w:sz w:val="22"/>
        </w:rPr>
      </w:pPr>
    </w:p>
    <w:p w14:paraId="464E38F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6006, Пылящая поверхность</w:t>
      </w:r>
    </w:p>
    <w:p w14:paraId="7569850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6006 01, Буровые работы ROC L6</w:t>
      </w:r>
    </w:p>
    <w:p w14:paraId="4E6B1DF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4832F20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407BD6B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78EBFC7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238E36E" w14:textId="77777777" w:rsidR="00D222E7" w:rsidRPr="00D222E7" w:rsidRDefault="00D222E7" w:rsidP="00D222E7">
      <w:pPr>
        <w:rPr>
          <w:color w:val="000000"/>
          <w:sz w:val="22"/>
        </w:rPr>
      </w:pPr>
    </w:p>
    <w:p w14:paraId="07B328A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5FF09D56" w14:textId="77777777" w:rsidR="00D222E7" w:rsidRPr="00D222E7" w:rsidRDefault="00D222E7" w:rsidP="00D222E7">
      <w:pPr>
        <w:rPr>
          <w:color w:val="000000"/>
          <w:sz w:val="22"/>
        </w:rPr>
      </w:pPr>
    </w:p>
    <w:p w14:paraId="608562B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Вид работ: Буровые работы</w:t>
      </w:r>
    </w:p>
    <w:p w14:paraId="5246C611" w14:textId="77777777" w:rsidR="00D222E7" w:rsidRPr="00D222E7" w:rsidRDefault="00D222E7" w:rsidP="00D222E7">
      <w:pPr>
        <w:rPr>
          <w:color w:val="000000"/>
          <w:sz w:val="22"/>
        </w:rPr>
      </w:pPr>
    </w:p>
    <w:p w14:paraId="4B5DFC9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130193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Количество пыли, выделяемое при бурении одним станком, г/с (табл.5.1), </w:t>
      </w:r>
      <w:r w:rsidRPr="00D222E7">
        <w:rPr>
          <w:b/>
          <w:i/>
          <w:color w:val="000000"/>
          <w:sz w:val="22"/>
        </w:rPr>
        <w:t xml:space="preserve">G1 = </w:t>
      </w:r>
      <w:r w:rsidRPr="00D222E7">
        <w:rPr>
          <w:b/>
          <w:color w:val="000000"/>
        </w:rPr>
        <w:t>0.325</w:t>
      </w:r>
    </w:p>
    <w:p w14:paraId="459C153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Общее кол-во буровых станков, шт., </w:t>
      </w:r>
      <w:r w:rsidRPr="00D222E7">
        <w:rPr>
          <w:b/>
          <w:i/>
          <w:color w:val="000000"/>
          <w:sz w:val="22"/>
        </w:rPr>
        <w:t xml:space="preserve">_KOLIV_ = </w:t>
      </w:r>
      <w:r w:rsidRPr="00D222E7">
        <w:rPr>
          <w:b/>
          <w:color w:val="000000"/>
        </w:rPr>
        <w:t>1</w:t>
      </w:r>
    </w:p>
    <w:p w14:paraId="3A598E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D222E7">
        <w:rPr>
          <w:b/>
          <w:i/>
          <w:color w:val="000000"/>
          <w:sz w:val="22"/>
        </w:rPr>
        <w:t xml:space="preserve">N = </w:t>
      </w:r>
      <w:r w:rsidRPr="00D222E7">
        <w:rPr>
          <w:b/>
          <w:color w:val="000000"/>
        </w:rPr>
        <w:t>1</w:t>
      </w:r>
    </w:p>
    <w:p w14:paraId="254BDA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Время работы одного станка, ч/год, </w:t>
      </w:r>
      <w:r w:rsidRPr="00D222E7">
        <w:rPr>
          <w:b/>
          <w:i/>
          <w:color w:val="000000"/>
          <w:sz w:val="22"/>
        </w:rPr>
        <w:t xml:space="preserve">_T_ = </w:t>
      </w:r>
      <w:r w:rsidRPr="00D222E7">
        <w:rPr>
          <w:b/>
          <w:color w:val="000000"/>
        </w:rPr>
        <w:t>5057.8</w:t>
      </w:r>
    </w:p>
    <w:p w14:paraId="7038B8D6" w14:textId="77777777" w:rsidR="00D222E7" w:rsidRPr="00D222E7" w:rsidRDefault="00D222E7" w:rsidP="00D222E7">
      <w:pPr>
        <w:rPr>
          <w:b/>
          <w:color w:val="000000"/>
        </w:rPr>
      </w:pPr>
    </w:p>
    <w:p w14:paraId="6D96B02E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178B9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AA161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из разовых выбросов, г/c (5.1), </w:t>
      </w:r>
      <w:r w:rsidRPr="00D222E7">
        <w:rPr>
          <w:b/>
          <w:i/>
          <w:color w:val="000000"/>
          <w:sz w:val="22"/>
        </w:rPr>
        <w:t xml:space="preserve">_G_ = </w:t>
      </w:r>
      <w:r w:rsidRPr="00D222E7">
        <w:rPr>
          <w:b/>
          <w:i/>
          <w:color w:val="000000"/>
        </w:rPr>
        <w:t xml:space="preserve">G1 · N = </w:t>
      </w:r>
      <w:r w:rsidRPr="00D222E7">
        <w:rPr>
          <w:b/>
          <w:color w:val="000000"/>
        </w:rPr>
        <w:t>0.325 · 1 = 0.325</w:t>
      </w:r>
    </w:p>
    <w:p w14:paraId="7113496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т/год, </w:t>
      </w:r>
      <w:r w:rsidRPr="00D222E7">
        <w:rPr>
          <w:b/>
          <w:i/>
          <w:color w:val="000000"/>
          <w:sz w:val="22"/>
        </w:rPr>
        <w:t xml:space="preserve">_M_ = </w:t>
      </w:r>
      <w:r w:rsidRPr="00D222E7">
        <w:rPr>
          <w:b/>
          <w:i/>
          <w:color w:val="000000"/>
        </w:rPr>
        <w:t xml:space="preserve">G1 · _KOLIV_ · _T_ · 0.0036 = </w:t>
      </w:r>
      <w:r w:rsidRPr="00D222E7">
        <w:rPr>
          <w:b/>
          <w:color w:val="000000"/>
        </w:rPr>
        <w:t>0.325 · 1 · 5057.8 · 0.0036 = 5.917626</w:t>
      </w:r>
    </w:p>
    <w:p w14:paraId="5636C095" w14:textId="77777777" w:rsidR="00D222E7" w:rsidRPr="00D222E7" w:rsidRDefault="00D222E7" w:rsidP="00D222E7">
      <w:pPr>
        <w:rPr>
          <w:color w:val="000000"/>
          <w:sz w:val="22"/>
        </w:rPr>
      </w:pPr>
    </w:p>
    <w:p w14:paraId="0F1E9558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 выбросы от: 001 Буровые работы ROC L6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45DACA0C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2B00" w14:textId="7586104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5F11" w14:textId="332BD03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CE44" w14:textId="32E0504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DE4B" w14:textId="6273D23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1182BA84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6720" w14:textId="5F3A21B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FA83" w14:textId="542D039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CCC" w14:textId="5DEF669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2359" w14:textId="444055B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5.917626</w:t>
            </w:r>
          </w:p>
        </w:tc>
      </w:tr>
    </w:tbl>
    <w:p w14:paraId="4EA13B7C" w14:textId="0D87002E" w:rsidR="00D222E7" w:rsidRPr="00D222E7" w:rsidRDefault="00D222E7" w:rsidP="00D222E7">
      <w:pPr>
        <w:rPr>
          <w:color w:val="000000"/>
          <w:sz w:val="22"/>
        </w:rPr>
      </w:pPr>
    </w:p>
    <w:p w14:paraId="5E732776" w14:textId="77777777" w:rsidR="00D222E7" w:rsidRPr="00D222E7" w:rsidRDefault="00D222E7" w:rsidP="00D222E7">
      <w:pPr>
        <w:rPr>
          <w:color w:val="000000"/>
          <w:sz w:val="22"/>
        </w:rPr>
      </w:pPr>
    </w:p>
    <w:p w14:paraId="42A3F86D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32763D24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0F6B3C02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6859EC6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12284BAE" w14:textId="77777777" w:rsidR="00D222E7" w:rsidRPr="00D222E7" w:rsidRDefault="00D222E7" w:rsidP="00D222E7">
      <w:pPr>
        <w:rPr>
          <w:color w:val="000000"/>
          <w:sz w:val="22"/>
        </w:rPr>
      </w:pPr>
    </w:p>
    <w:p w14:paraId="2FA8C25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Дата:17.10.25 Время:10:28:22</w:t>
      </w:r>
    </w:p>
    <w:p w14:paraId="1BE37872" w14:textId="77777777" w:rsidR="00D222E7" w:rsidRPr="00D222E7" w:rsidRDefault="00D222E7" w:rsidP="00D222E7">
      <w:pPr>
        <w:rPr>
          <w:color w:val="000000"/>
          <w:sz w:val="22"/>
        </w:rPr>
      </w:pPr>
    </w:p>
    <w:p w14:paraId="407CBE7F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2DC5FA8F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2DE703A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6603E9B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0008, Вариант 1 ТОО "BAZA Construction", месторождение Западный-Камыс</w:t>
      </w:r>
    </w:p>
    <w:p w14:paraId="558929EE" w14:textId="77777777" w:rsidR="00D222E7" w:rsidRPr="00D222E7" w:rsidRDefault="00D222E7" w:rsidP="00D222E7">
      <w:pPr>
        <w:rPr>
          <w:color w:val="000000"/>
          <w:sz w:val="22"/>
        </w:rPr>
      </w:pPr>
    </w:p>
    <w:p w14:paraId="345488F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6006, Пылящая поверхность</w:t>
      </w:r>
    </w:p>
    <w:p w14:paraId="6CF9C73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6006 02, Буровые работы СБШ-250 МН</w:t>
      </w:r>
    </w:p>
    <w:p w14:paraId="7D93D15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714B9AF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413E58D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7E4F736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A754754" w14:textId="77777777" w:rsidR="00D222E7" w:rsidRPr="00D222E7" w:rsidRDefault="00D222E7" w:rsidP="00D222E7">
      <w:pPr>
        <w:rPr>
          <w:color w:val="000000"/>
          <w:sz w:val="22"/>
        </w:rPr>
      </w:pPr>
    </w:p>
    <w:p w14:paraId="2BB7A36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3DBBBAB3" w14:textId="77777777" w:rsidR="00D222E7" w:rsidRPr="00D222E7" w:rsidRDefault="00D222E7" w:rsidP="00D222E7">
      <w:pPr>
        <w:rPr>
          <w:color w:val="000000"/>
          <w:sz w:val="22"/>
        </w:rPr>
      </w:pPr>
    </w:p>
    <w:p w14:paraId="338BB42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Вид работ: Буровые работы</w:t>
      </w:r>
    </w:p>
    <w:p w14:paraId="3DDBA2B6" w14:textId="77777777" w:rsidR="00D222E7" w:rsidRPr="00D222E7" w:rsidRDefault="00D222E7" w:rsidP="00D222E7">
      <w:pPr>
        <w:rPr>
          <w:color w:val="000000"/>
          <w:sz w:val="22"/>
        </w:rPr>
      </w:pPr>
    </w:p>
    <w:p w14:paraId="028DA7A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5633B1B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D222E7">
        <w:rPr>
          <w:b/>
          <w:i/>
          <w:color w:val="000000"/>
          <w:sz w:val="22"/>
        </w:rPr>
        <w:t xml:space="preserve">G1 = </w:t>
      </w:r>
      <w:r w:rsidRPr="00D222E7">
        <w:rPr>
          <w:b/>
          <w:color w:val="000000"/>
        </w:rPr>
        <w:t>0.325</w:t>
      </w:r>
    </w:p>
    <w:p w14:paraId="29FB094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Общее кол-во буровых станков, шт., </w:t>
      </w:r>
      <w:r w:rsidRPr="00D222E7">
        <w:rPr>
          <w:b/>
          <w:i/>
          <w:color w:val="000000"/>
          <w:sz w:val="22"/>
        </w:rPr>
        <w:t xml:space="preserve">_KOLIV_ = </w:t>
      </w:r>
      <w:r w:rsidRPr="00D222E7">
        <w:rPr>
          <w:b/>
          <w:color w:val="000000"/>
        </w:rPr>
        <w:t>2</w:t>
      </w:r>
    </w:p>
    <w:p w14:paraId="3DC04B9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D222E7">
        <w:rPr>
          <w:b/>
          <w:i/>
          <w:color w:val="000000"/>
          <w:sz w:val="22"/>
        </w:rPr>
        <w:t xml:space="preserve">N = </w:t>
      </w:r>
      <w:r w:rsidRPr="00D222E7">
        <w:rPr>
          <w:b/>
          <w:color w:val="000000"/>
        </w:rPr>
        <w:t>2</w:t>
      </w:r>
    </w:p>
    <w:p w14:paraId="5CF9E9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Время работы одного станка, ч/год, </w:t>
      </w:r>
      <w:r w:rsidRPr="00D222E7">
        <w:rPr>
          <w:b/>
          <w:i/>
          <w:color w:val="000000"/>
          <w:sz w:val="22"/>
        </w:rPr>
        <w:t xml:space="preserve">_T_ = </w:t>
      </w:r>
      <w:r w:rsidRPr="00D222E7">
        <w:rPr>
          <w:b/>
          <w:color w:val="000000"/>
        </w:rPr>
        <w:t>7287.5</w:t>
      </w:r>
    </w:p>
    <w:p w14:paraId="36165638" w14:textId="77777777" w:rsidR="00D222E7" w:rsidRPr="00D222E7" w:rsidRDefault="00D222E7" w:rsidP="00D222E7">
      <w:pPr>
        <w:rPr>
          <w:b/>
          <w:color w:val="000000"/>
        </w:rPr>
      </w:pPr>
    </w:p>
    <w:p w14:paraId="38FE1DA0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6251F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FF17EE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из разовых выбросов, г/c (5.1), </w:t>
      </w:r>
      <w:r w:rsidRPr="00D222E7">
        <w:rPr>
          <w:b/>
          <w:i/>
          <w:color w:val="000000"/>
          <w:sz w:val="22"/>
        </w:rPr>
        <w:t xml:space="preserve">_G_ = </w:t>
      </w:r>
      <w:r w:rsidRPr="00D222E7">
        <w:rPr>
          <w:b/>
          <w:i/>
          <w:color w:val="000000"/>
        </w:rPr>
        <w:t xml:space="preserve">G1 · N = </w:t>
      </w:r>
      <w:r w:rsidRPr="00D222E7">
        <w:rPr>
          <w:b/>
          <w:color w:val="000000"/>
        </w:rPr>
        <w:t>0.325 · 2 = 0.65</w:t>
      </w:r>
    </w:p>
    <w:p w14:paraId="4229CD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т/год, </w:t>
      </w:r>
      <w:r w:rsidRPr="00D222E7">
        <w:rPr>
          <w:b/>
          <w:i/>
          <w:color w:val="000000"/>
          <w:sz w:val="22"/>
        </w:rPr>
        <w:t xml:space="preserve">_M_ = </w:t>
      </w:r>
      <w:r w:rsidRPr="00D222E7">
        <w:rPr>
          <w:b/>
          <w:i/>
          <w:color w:val="000000"/>
        </w:rPr>
        <w:t xml:space="preserve">G1 · _KOLIV_ · _T_ · 0.0036 = </w:t>
      </w:r>
      <w:r w:rsidRPr="00D222E7">
        <w:rPr>
          <w:b/>
          <w:color w:val="000000"/>
        </w:rPr>
        <w:t>0.325 · 2 · 7287.5 · 0.0036 = 17.05275</w:t>
      </w:r>
    </w:p>
    <w:p w14:paraId="0F7C4F97" w14:textId="77777777" w:rsidR="00D222E7" w:rsidRPr="00D222E7" w:rsidRDefault="00D222E7" w:rsidP="00D222E7">
      <w:pPr>
        <w:rPr>
          <w:color w:val="000000"/>
          <w:sz w:val="22"/>
        </w:rPr>
      </w:pPr>
    </w:p>
    <w:p w14:paraId="15B8B507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 выбросы от: 002 Буровые работы СБШ-250 МН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695BACBA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D4B3" w14:textId="7CFE400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7A77" w14:textId="40EBFC7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2436" w14:textId="3840BDC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048E" w14:textId="26BDCB7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43C9491A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AC0" w14:textId="1C06383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2C74" w14:textId="35A7AB0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3CC6" w14:textId="7C5876C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6195" w14:textId="68D2286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17.05275</w:t>
            </w:r>
          </w:p>
        </w:tc>
      </w:tr>
    </w:tbl>
    <w:p w14:paraId="5AFBFF7C" w14:textId="2F0609F4" w:rsidR="00D222E7" w:rsidRPr="00D222E7" w:rsidRDefault="00D222E7" w:rsidP="00D222E7">
      <w:pPr>
        <w:rPr>
          <w:color w:val="000000"/>
          <w:sz w:val="22"/>
        </w:rPr>
      </w:pPr>
    </w:p>
    <w:p w14:paraId="3976DDFA" w14:textId="77777777" w:rsidR="00D222E7" w:rsidRPr="00D222E7" w:rsidRDefault="00D222E7" w:rsidP="00D222E7">
      <w:pPr>
        <w:rPr>
          <w:color w:val="000000"/>
          <w:sz w:val="22"/>
        </w:rPr>
      </w:pPr>
    </w:p>
    <w:p w14:paraId="37C6AEB0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13A8D5BF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1E5D523B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1211608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5DACFE08" w14:textId="77777777" w:rsidR="00D222E7" w:rsidRPr="00D222E7" w:rsidRDefault="00D222E7" w:rsidP="00D222E7">
      <w:pPr>
        <w:rPr>
          <w:color w:val="000000"/>
          <w:sz w:val="22"/>
        </w:rPr>
      </w:pPr>
    </w:p>
    <w:p w14:paraId="4BAFF7B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Дата:17.10.25 Время:10:29:12</w:t>
      </w:r>
    </w:p>
    <w:p w14:paraId="77033699" w14:textId="77777777" w:rsidR="00D222E7" w:rsidRPr="00D222E7" w:rsidRDefault="00D222E7" w:rsidP="00D222E7">
      <w:pPr>
        <w:rPr>
          <w:color w:val="000000"/>
          <w:sz w:val="22"/>
        </w:rPr>
      </w:pPr>
    </w:p>
    <w:p w14:paraId="68339F78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1A7FE1F8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7A02BFA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0124885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0008, Вариант 1 ТОО "BAZA Construction", месторождение Западный-Камыс</w:t>
      </w:r>
    </w:p>
    <w:p w14:paraId="3E5A7786" w14:textId="77777777" w:rsidR="00D222E7" w:rsidRPr="00D222E7" w:rsidRDefault="00D222E7" w:rsidP="00D222E7">
      <w:pPr>
        <w:rPr>
          <w:color w:val="000000"/>
          <w:sz w:val="22"/>
        </w:rPr>
      </w:pPr>
    </w:p>
    <w:p w14:paraId="5DCCCD5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6007, Пылящая поверхность</w:t>
      </w:r>
    </w:p>
    <w:p w14:paraId="148333F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6007 01, Взрывные работы</w:t>
      </w:r>
    </w:p>
    <w:p w14:paraId="3B4C865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22DA082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EDB8FC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5694A5C" w14:textId="77777777" w:rsidR="00D222E7" w:rsidRPr="00D222E7" w:rsidRDefault="00D222E7" w:rsidP="00D222E7">
      <w:pPr>
        <w:rPr>
          <w:color w:val="000000"/>
          <w:sz w:val="22"/>
        </w:rPr>
      </w:pPr>
    </w:p>
    <w:p w14:paraId="38155A9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2EE6489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Взрывчатое вещество: Граммонит, Аммонит ЖВ</w:t>
      </w:r>
    </w:p>
    <w:p w14:paraId="763ADBF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D222E7">
        <w:rPr>
          <w:b/>
          <w:i/>
          <w:color w:val="000000"/>
          <w:sz w:val="22"/>
        </w:rPr>
        <w:t xml:space="preserve">A = </w:t>
      </w:r>
      <w:r w:rsidRPr="00D222E7">
        <w:rPr>
          <w:b/>
          <w:color w:val="000000"/>
        </w:rPr>
        <w:t>4181.89</w:t>
      </w:r>
    </w:p>
    <w:p w14:paraId="2ECE188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D222E7">
        <w:rPr>
          <w:b/>
          <w:i/>
          <w:color w:val="000000"/>
          <w:sz w:val="22"/>
        </w:rPr>
        <w:t xml:space="preserve">AJ = </w:t>
      </w:r>
      <w:r w:rsidRPr="00D222E7">
        <w:rPr>
          <w:b/>
          <w:color w:val="000000"/>
        </w:rPr>
        <w:t>50</w:t>
      </w:r>
    </w:p>
    <w:p w14:paraId="0F6F459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Объем взорванной горной породы, м3/год, </w:t>
      </w:r>
      <w:r w:rsidRPr="00D222E7">
        <w:rPr>
          <w:b/>
          <w:i/>
          <w:color w:val="000000"/>
          <w:sz w:val="22"/>
        </w:rPr>
        <w:t xml:space="preserve">V = </w:t>
      </w:r>
      <w:r w:rsidRPr="00D222E7">
        <w:rPr>
          <w:b/>
          <w:color w:val="000000"/>
        </w:rPr>
        <w:t>4181890</w:t>
      </w:r>
    </w:p>
    <w:p w14:paraId="32363E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D222E7">
        <w:rPr>
          <w:b/>
          <w:i/>
          <w:color w:val="000000"/>
          <w:sz w:val="22"/>
        </w:rPr>
        <w:t xml:space="preserve">VJ = </w:t>
      </w:r>
      <w:r w:rsidRPr="00D222E7">
        <w:rPr>
          <w:b/>
          <w:color w:val="000000"/>
        </w:rPr>
        <w:t>50000</w:t>
      </w:r>
    </w:p>
    <w:p w14:paraId="30955CC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Крепость горной массы по шкале М.М.Протодьяконова: &gt;14</w:t>
      </w:r>
    </w:p>
    <w:p w14:paraId="5A7606F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Удельное пылевыделение, кг/м3 взорванной породы (табл.3.5.2), </w:t>
      </w:r>
      <w:r w:rsidRPr="00D222E7">
        <w:rPr>
          <w:b/>
          <w:i/>
          <w:color w:val="000000"/>
          <w:sz w:val="22"/>
        </w:rPr>
        <w:t xml:space="preserve">QN = </w:t>
      </w:r>
      <w:r w:rsidRPr="00D222E7">
        <w:rPr>
          <w:b/>
          <w:color w:val="000000"/>
        </w:rPr>
        <w:t>0.11</w:t>
      </w:r>
    </w:p>
    <w:p w14:paraId="767F2C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газоподавления, в долях единицы, </w:t>
      </w:r>
      <w:r w:rsidRPr="00D222E7">
        <w:rPr>
          <w:b/>
          <w:i/>
          <w:color w:val="000000"/>
          <w:sz w:val="22"/>
        </w:rPr>
        <w:t xml:space="preserve">N = </w:t>
      </w:r>
      <w:r w:rsidRPr="00D222E7">
        <w:rPr>
          <w:b/>
          <w:color w:val="000000"/>
        </w:rPr>
        <w:t>0</w:t>
      </w:r>
    </w:p>
    <w:p w14:paraId="49348E6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N1 = </w:t>
      </w:r>
      <w:r w:rsidRPr="00D222E7">
        <w:rPr>
          <w:b/>
          <w:color w:val="000000"/>
        </w:rPr>
        <w:t>0.85</w:t>
      </w:r>
    </w:p>
    <w:p w14:paraId="72DC42DF" w14:textId="77777777" w:rsidR="00D222E7" w:rsidRPr="00D222E7" w:rsidRDefault="00D222E7" w:rsidP="00D222E7">
      <w:pPr>
        <w:rPr>
          <w:b/>
          <w:color w:val="000000"/>
        </w:rPr>
      </w:pPr>
    </w:p>
    <w:p w14:paraId="6528157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22E7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19D38C7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1BA68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Валовый, т/год (3.5.4), </w:t>
      </w:r>
      <w:r w:rsidRPr="00D222E7">
        <w:rPr>
          <w:b/>
          <w:i/>
          <w:color w:val="000000"/>
          <w:sz w:val="22"/>
        </w:rPr>
        <w:t xml:space="preserve">_M_ = </w:t>
      </w:r>
      <w:r w:rsidRPr="00D222E7">
        <w:rPr>
          <w:b/>
          <w:i/>
          <w:color w:val="000000"/>
        </w:rPr>
        <w:t xml:space="preserve">0.16 · QN · V · (1-N1) / 1000 = </w:t>
      </w:r>
      <w:r w:rsidRPr="00D222E7">
        <w:rPr>
          <w:b/>
          <w:color w:val="000000"/>
        </w:rPr>
        <w:t>0.16 · 0.11 · 4181890 · (1-0.85) / 1000 = 11.0401896</w:t>
      </w:r>
    </w:p>
    <w:p w14:paraId="17642D3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г/с (3.5.6), </w:t>
      </w:r>
      <w:r w:rsidRPr="00D222E7">
        <w:rPr>
          <w:b/>
          <w:i/>
          <w:color w:val="000000"/>
          <w:sz w:val="22"/>
        </w:rPr>
        <w:t xml:space="preserve">_G_ = </w:t>
      </w:r>
      <w:r w:rsidRPr="00D222E7">
        <w:rPr>
          <w:b/>
          <w:i/>
          <w:color w:val="000000"/>
        </w:rPr>
        <w:t xml:space="preserve">0.16 · QN · VJ · (1-N1) · 1000 / 1200 = </w:t>
      </w:r>
      <w:r w:rsidRPr="00D222E7">
        <w:rPr>
          <w:b/>
          <w:color w:val="000000"/>
        </w:rPr>
        <w:t>0.16 · 0.11 · 50000 · (1-0.85) · 1000 / 1200 = 110</w:t>
      </w:r>
    </w:p>
    <w:p w14:paraId="69760E5E" w14:textId="77777777" w:rsidR="00D222E7" w:rsidRPr="00D222E7" w:rsidRDefault="00D222E7" w:rsidP="00D222E7">
      <w:pPr>
        <w:rPr>
          <w:b/>
          <w:color w:val="000000"/>
        </w:rPr>
      </w:pPr>
    </w:p>
    <w:p w14:paraId="605654B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Крепость породы: &gt;14</w:t>
      </w:r>
    </w:p>
    <w:p w14:paraId="7C8918E0" w14:textId="77777777" w:rsidR="00D222E7" w:rsidRPr="00D222E7" w:rsidRDefault="00D222E7" w:rsidP="00D222E7">
      <w:pPr>
        <w:rPr>
          <w:color w:val="000000"/>
          <w:sz w:val="22"/>
        </w:rPr>
      </w:pPr>
    </w:p>
    <w:p w14:paraId="63E31D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Удельное выделение СО из пылегазового облака, т/т (табл.3.5.1),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0.014</w:t>
      </w:r>
    </w:p>
    <w:p w14:paraId="3DFF2EB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D222E7">
        <w:rPr>
          <w:b/>
          <w:i/>
          <w:color w:val="000000"/>
          <w:sz w:val="22"/>
        </w:rPr>
        <w:t xml:space="preserve">M1GOD = </w:t>
      </w:r>
      <w:r w:rsidRPr="00D222E7">
        <w:rPr>
          <w:b/>
          <w:i/>
          <w:color w:val="000000"/>
        </w:rPr>
        <w:t xml:space="preserve">Q · A · (1-N) = </w:t>
      </w:r>
      <w:r w:rsidRPr="00D222E7">
        <w:rPr>
          <w:b/>
          <w:color w:val="000000"/>
        </w:rPr>
        <w:t>0.014 · 4181.89 · (1-0) = 58.5</w:t>
      </w:r>
    </w:p>
    <w:p w14:paraId="38B73B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Удельное выделение CO из взорванной горной породы, т/т (табл.3.5.1), </w:t>
      </w:r>
      <w:r w:rsidRPr="00D222E7">
        <w:rPr>
          <w:b/>
          <w:i/>
          <w:color w:val="000000"/>
          <w:sz w:val="22"/>
        </w:rPr>
        <w:t xml:space="preserve">Q1 = </w:t>
      </w:r>
      <w:r w:rsidRPr="00D222E7">
        <w:rPr>
          <w:b/>
          <w:color w:val="000000"/>
        </w:rPr>
        <w:t>0.006</w:t>
      </w:r>
    </w:p>
    <w:p w14:paraId="5C34FC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D222E7">
        <w:rPr>
          <w:b/>
          <w:i/>
          <w:color w:val="000000"/>
          <w:sz w:val="22"/>
        </w:rPr>
        <w:t xml:space="preserve">M2GOD = </w:t>
      </w:r>
      <w:r w:rsidRPr="00D222E7">
        <w:rPr>
          <w:b/>
          <w:i/>
          <w:color w:val="000000"/>
        </w:rPr>
        <w:t xml:space="preserve">Q1 · A = </w:t>
      </w:r>
      <w:r w:rsidRPr="00D222E7">
        <w:rPr>
          <w:b/>
          <w:color w:val="000000"/>
        </w:rPr>
        <w:t>0.006 · 4181.89 = 25.1</w:t>
      </w:r>
    </w:p>
    <w:p w14:paraId="003A941D" w14:textId="77777777" w:rsidR="00D222E7" w:rsidRPr="00D222E7" w:rsidRDefault="00D222E7" w:rsidP="00D222E7">
      <w:pPr>
        <w:rPr>
          <w:b/>
          <w:color w:val="000000"/>
        </w:rPr>
      </w:pPr>
    </w:p>
    <w:p w14:paraId="51F54D01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42C756FF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254EC5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кол-во выбросов при взрыве, т/год (3.5.1),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M1GOD + M2GOD = </w:t>
      </w:r>
      <w:r w:rsidRPr="00D222E7">
        <w:rPr>
          <w:b/>
          <w:color w:val="000000"/>
        </w:rPr>
        <w:t>58.5 + 25.1 = 83.6</w:t>
      </w:r>
    </w:p>
    <w:p w14:paraId="22465A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(3.5.5), </w:t>
      </w:r>
      <w:r w:rsidRPr="00D222E7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D222E7">
        <w:rPr>
          <w:b/>
          <w:color w:val="000000"/>
        </w:rPr>
        <w:t>583.3</w:t>
      </w:r>
    </w:p>
    <w:p w14:paraId="539BDABA" w14:textId="77777777" w:rsidR="00D222E7" w:rsidRPr="00D222E7" w:rsidRDefault="00D222E7" w:rsidP="00D222E7">
      <w:pPr>
        <w:rPr>
          <w:b/>
          <w:color w:val="000000"/>
        </w:rPr>
      </w:pPr>
    </w:p>
    <w:p w14:paraId="37614E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Удельное выделение NOx из пылегазового облака, т/т (табл.3.5.1),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0.0025</w:t>
      </w:r>
    </w:p>
    <w:p w14:paraId="25D621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D222E7">
        <w:rPr>
          <w:b/>
          <w:i/>
          <w:color w:val="000000"/>
          <w:sz w:val="22"/>
        </w:rPr>
        <w:t xml:space="preserve">M1GOD = </w:t>
      </w:r>
      <w:r w:rsidRPr="00D222E7">
        <w:rPr>
          <w:b/>
          <w:i/>
          <w:color w:val="000000"/>
        </w:rPr>
        <w:t xml:space="preserve">Q · A · (1-N) = </w:t>
      </w:r>
      <w:r w:rsidRPr="00D222E7">
        <w:rPr>
          <w:b/>
          <w:color w:val="000000"/>
        </w:rPr>
        <w:t>0.0025 · 4181.89 · (1-0) = 10.45</w:t>
      </w:r>
    </w:p>
    <w:p w14:paraId="2EDD15F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Удельное выделение NOx из взорванной горной породы, т/т (табл.3.5.1), </w:t>
      </w:r>
      <w:r w:rsidRPr="00D222E7">
        <w:rPr>
          <w:b/>
          <w:i/>
          <w:color w:val="000000"/>
          <w:sz w:val="22"/>
        </w:rPr>
        <w:t xml:space="preserve">Q1 = </w:t>
      </w:r>
      <w:r w:rsidRPr="00D222E7">
        <w:rPr>
          <w:b/>
          <w:color w:val="000000"/>
        </w:rPr>
        <w:t>0.001</w:t>
      </w:r>
    </w:p>
    <w:p w14:paraId="2ECD31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D222E7">
        <w:rPr>
          <w:b/>
          <w:i/>
          <w:color w:val="000000"/>
          <w:sz w:val="22"/>
        </w:rPr>
        <w:t xml:space="preserve">M2GOD = </w:t>
      </w:r>
      <w:r w:rsidRPr="00D222E7">
        <w:rPr>
          <w:b/>
          <w:i/>
          <w:color w:val="000000"/>
        </w:rPr>
        <w:t xml:space="preserve">Q1 · A = </w:t>
      </w:r>
      <w:r w:rsidRPr="00D222E7">
        <w:rPr>
          <w:b/>
          <w:color w:val="000000"/>
        </w:rPr>
        <w:t>0.001 · 4181.89 = 4.18</w:t>
      </w:r>
    </w:p>
    <w:p w14:paraId="1D1F01C9" w14:textId="77777777" w:rsidR="00D222E7" w:rsidRPr="00D222E7" w:rsidRDefault="00D222E7" w:rsidP="00D222E7">
      <w:pPr>
        <w:rPr>
          <w:b/>
          <w:color w:val="000000"/>
        </w:rPr>
      </w:pPr>
    </w:p>
    <w:p w14:paraId="54D6F10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кол-во выбросов NOx при взрыве, т/год (3.5.1),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M1GOD + M2GOD = </w:t>
      </w:r>
      <w:r w:rsidRPr="00D222E7">
        <w:rPr>
          <w:b/>
          <w:color w:val="000000"/>
        </w:rPr>
        <w:t>10.45 + 4.18 = 14.63</w:t>
      </w:r>
    </w:p>
    <w:p w14:paraId="5957188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 NOx, г/с (3.5.5), </w:t>
      </w:r>
      <w:r w:rsidRPr="00D222E7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D222E7">
        <w:rPr>
          <w:b/>
          <w:color w:val="000000"/>
        </w:rPr>
        <w:t>104.2</w:t>
      </w:r>
    </w:p>
    <w:p w14:paraId="4A02AAF3" w14:textId="77777777" w:rsidR="00D222E7" w:rsidRPr="00D222E7" w:rsidRDefault="00D222E7" w:rsidP="00D222E7">
      <w:pPr>
        <w:rPr>
          <w:b/>
          <w:color w:val="000000"/>
        </w:rPr>
      </w:pPr>
    </w:p>
    <w:p w14:paraId="34A5CA3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 учетом трансформации оксидов азота, получаем:</w:t>
      </w:r>
    </w:p>
    <w:p w14:paraId="7DD397EF" w14:textId="77777777" w:rsidR="00D222E7" w:rsidRPr="00D222E7" w:rsidRDefault="00D222E7" w:rsidP="00D222E7">
      <w:pPr>
        <w:rPr>
          <w:color w:val="000000"/>
          <w:sz w:val="22"/>
        </w:rPr>
      </w:pPr>
    </w:p>
    <w:p w14:paraId="64D1214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5E08EA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4BB403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кол-во выбросов при взрыве, т/год (2.7), </w:t>
      </w:r>
      <w:r w:rsidRPr="00D222E7">
        <w:rPr>
          <w:b/>
          <w:i/>
          <w:color w:val="000000"/>
          <w:sz w:val="22"/>
        </w:rPr>
        <w:t xml:space="preserve">_M_ = </w:t>
      </w:r>
      <w:r w:rsidRPr="00D222E7">
        <w:rPr>
          <w:b/>
          <w:i/>
          <w:color w:val="000000"/>
        </w:rPr>
        <w:t xml:space="preserve">0.8 · M = </w:t>
      </w:r>
      <w:r w:rsidRPr="00D222E7">
        <w:rPr>
          <w:b/>
          <w:color w:val="000000"/>
        </w:rPr>
        <w:t>0.8 · 14.63 = 11.704</w:t>
      </w:r>
    </w:p>
    <w:p w14:paraId="25CB9D2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(2.7), </w:t>
      </w:r>
      <w:r w:rsidRPr="00D222E7">
        <w:rPr>
          <w:b/>
          <w:i/>
          <w:color w:val="000000"/>
          <w:sz w:val="22"/>
        </w:rPr>
        <w:t xml:space="preserve">_G_ = </w:t>
      </w:r>
      <w:r w:rsidRPr="00D222E7">
        <w:rPr>
          <w:b/>
          <w:i/>
          <w:color w:val="000000"/>
        </w:rPr>
        <w:t xml:space="preserve">0.8 · G = </w:t>
      </w:r>
      <w:r w:rsidRPr="00D222E7">
        <w:rPr>
          <w:b/>
          <w:color w:val="000000"/>
        </w:rPr>
        <w:t>0.8 · 104.2 = 83.36</w:t>
      </w:r>
    </w:p>
    <w:p w14:paraId="3E9409BB" w14:textId="77777777" w:rsidR="00D222E7" w:rsidRPr="00D222E7" w:rsidRDefault="00D222E7" w:rsidP="00D222E7">
      <w:pPr>
        <w:rPr>
          <w:b/>
          <w:color w:val="000000"/>
        </w:rPr>
      </w:pPr>
    </w:p>
    <w:p w14:paraId="2C8222A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0304 Азот (II) оксид (Азота оксид) (6)</w:t>
      </w:r>
    </w:p>
    <w:p w14:paraId="181F48B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65446F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кол-во выбросов при взрыве, т/год (2.8), </w:t>
      </w:r>
      <w:r w:rsidRPr="00D222E7">
        <w:rPr>
          <w:b/>
          <w:i/>
          <w:color w:val="000000"/>
          <w:sz w:val="22"/>
        </w:rPr>
        <w:t xml:space="preserve">_M_ = </w:t>
      </w:r>
      <w:r w:rsidRPr="00D222E7">
        <w:rPr>
          <w:b/>
          <w:i/>
          <w:color w:val="000000"/>
        </w:rPr>
        <w:t xml:space="preserve">0.13 · M = </w:t>
      </w:r>
      <w:r w:rsidRPr="00D222E7">
        <w:rPr>
          <w:b/>
          <w:color w:val="000000"/>
        </w:rPr>
        <w:t>0.13 · 14.63 = 1.9019</w:t>
      </w:r>
    </w:p>
    <w:p w14:paraId="54DE2C4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(2.8), </w:t>
      </w:r>
      <w:r w:rsidRPr="00D222E7">
        <w:rPr>
          <w:b/>
          <w:i/>
          <w:color w:val="000000"/>
          <w:sz w:val="22"/>
        </w:rPr>
        <w:t xml:space="preserve">_G_ = </w:t>
      </w:r>
      <w:r w:rsidRPr="00D222E7">
        <w:rPr>
          <w:b/>
          <w:i/>
          <w:color w:val="000000"/>
        </w:rPr>
        <w:t xml:space="preserve">0.13 · G = </w:t>
      </w:r>
      <w:r w:rsidRPr="00D222E7">
        <w:rPr>
          <w:b/>
          <w:color w:val="000000"/>
        </w:rPr>
        <w:t>0.13 · 104.2 = 13.546</w:t>
      </w:r>
    </w:p>
    <w:p w14:paraId="6E10B789" w14:textId="77777777" w:rsidR="00D222E7" w:rsidRPr="00D222E7" w:rsidRDefault="00D222E7" w:rsidP="00D222E7">
      <w:pPr>
        <w:rPr>
          <w:b/>
          <w:color w:val="000000"/>
        </w:rPr>
      </w:pPr>
    </w:p>
    <w:p w14:paraId="3A126E4F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13B8BDBD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39BC" w14:textId="3153B9D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C1F5" w14:textId="740DB0E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939D" w14:textId="4C480CB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F669" w14:textId="031CCC4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1560002F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DA5F" w14:textId="1EF3C4C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E22" w14:textId="08D08E2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FADA" w14:textId="43EA978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83.36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7F7F" w14:textId="19C31D3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11.704</w:t>
            </w:r>
          </w:p>
        </w:tc>
      </w:tr>
      <w:tr w:rsidR="00D222E7" w14:paraId="3C295D54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E36" w14:textId="19EE343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B330" w14:textId="6254D2A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C8D" w14:textId="6B2239D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13.546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64F8" w14:textId="1B12D46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1.9019</w:t>
            </w:r>
          </w:p>
        </w:tc>
      </w:tr>
      <w:tr w:rsidR="00D222E7" w14:paraId="63AB4C36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85FA" w14:textId="3D97A8B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437" w14:textId="7E30E41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 xml:space="preserve">Углерод оксид (Окись углерода, Угарный газ) </w:t>
            </w:r>
            <w:r w:rsidRPr="00D222E7">
              <w:rPr>
                <w:color w:val="000000"/>
                <w:sz w:val="22"/>
              </w:rPr>
              <w:lastRenderedPageBreak/>
              <w:t>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F4E5" w14:textId="34AB8EF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lastRenderedPageBreak/>
              <w:t>583.3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B088" w14:textId="349770C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83.6</w:t>
            </w:r>
          </w:p>
        </w:tc>
      </w:tr>
      <w:tr w:rsidR="00D222E7" w14:paraId="386860A4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7452" w14:textId="1750384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5C02" w14:textId="7B8C380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9FC" w14:textId="4D4DAFB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29B2" w14:textId="385AFD9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11.0401896</w:t>
            </w:r>
          </w:p>
        </w:tc>
      </w:tr>
    </w:tbl>
    <w:p w14:paraId="539F9485" w14:textId="125DF87C" w:rsidR="00D222E7" w:rsidRPr="00D222E7" w:rsidRDefault="00D222E7" w:rsidP="00D222E7">
      <w:pPr>
        <w:rPr>
          <w:color w:val="000000"/>
          <w:sz w:val="22"/>
        </w:rPr>
      </w:pPr>
    </w:p>
    <w:p w14:paraId="3B46E73D" w14:textId="77777777" w:rsidR="00D222E7" w:rsidRPr="00D222E7" w:rsidRDefault="00D222E7" w:rsidP="00D222E7">
      <w:pPr>
        <w:rPr>
          <w:color w:val="000000"/>
          <w:sz w:val="22"/>
        </w:rPr>
      </w:pPr>
    </w:p>
    <w:p w14:paraId="701A2C02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11AF1726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79F38A70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6484D61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095A4F3D" w14:textId="77777777" w:rsidR="00D222E7" w:rsidRPr="00D222E7" w:rsidRDefault="00D222E7" w:rsidP="00D222E7">
      <w:pPr>
        <w:rPr>
          <w:color w:val="000000"/>
          <w:sz w:val="22"/>
        </w:rPr>
      </w:pPr>
    </w:p>
    <w:p w14:paraId="234DD70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Время:18:15:22</w:t>
      </w:r>
    </w:p>
    <w:p w14:paraId="71F4B61C" w14:textId="77777777" w:rsidR="00D222E7" w:rsidRPr="00D222E7" w:rsidRDefault="00D222E7" w:rsidP="00D222E7">
      <w:pPr>
        <w:rPr>
          <w:color w:val="000000"/>
          <w:sz w:val="22"/>
        </w:rPr>
      </w:pPr>
    </w:p>
    <w:p w14:paraId="677030D9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16541206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7B4F533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0F7F21B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34674EC2" w14:textId="77777777" w:rsidR="00D222E7" w:rsidRPr="00D222E7" w:rsidRDefault="00D222E7" w:rsidP="00D222E7">
      <w:pPr>
        <w:rPr>
          <w:color w:val="000000"/>
          <w:sz w:val="22"/>
        </w:rPr>
      </w:pPr>
    </w:p>
    <w:p w14:paraId="4EB1C7B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6008, Пылящая поверхность</w:t>
      </w:r>
    </w:p>
    <w:p w14:paraId="061A8A9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6008 01, Выемочно-погрузочные работы П/И</w:t>
      </w:r>
    </w:p>
    <w:p w14:paraId="324D0BD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087ABC0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EC7839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71817F4" w14:textId="77777777" w:rsidR="00D222E7" w:rsidRPr="00D222E7" w:rsidRDefault="00D222E7" w:rsidP="00D222E7">
      <w:pPr>
        <w:rPr>
          <w:color w:val="000000"/>
          <w:sz w:val="22"/>
        </w:rPr>
      </w:pPr>
    </w:p>
    <w:p w14:paraId="745AE0D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0DB96BE" w14:textId="77777777" w:rsidR="00D222E7" w:rsidRPr="00D222E7" w:rsidRDefault="00D222E7" w:rsidP="00D222E7">
      <w:pPr>
        <w:rPr>
          <w:color w:val="000000"/>
          <w:sz w:val="22"/>
        </w:rPr>
      </w:pPr>
    </w:p>
    <w:p w14:paraId="444928F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05301E1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34917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Весовая доля пылевой фракции в материале (табл.3.1.1), </w:t>
      </w:r>
      <w:r w:rsidRPr="00D222E7">
        <w:rPr>
          <w:b/>
          <w:i/>
          <w:color w:val="000000"/>
          <w:sz w:val="22"/>
        </w:rPr>
        <w:t xml:space="preserve">K1 = </w:t>
      </w:r>
      <w:r w:rsidRPr="00D222E7">
        <w:rPr>
          <w:b/>
          <w:color w:val="000000"/>
        </w:rPr>
        <w:t>0.04</w:t>
      </w:r>
    </w:p>
    <w:p w14:paraId="4E4E13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Доля пыли, переходящей в аэрозоль (табл.3.1.1), </w:t>
      </w:r>
      <w:r w:rsidRPr="00D222E7">
        <w:rPr>
          <w:b/>
          <w:i/>
          <w:color w:val="000000"/>
          <w:sz w:val="22"/>
        </w:rPr>
        <w:t xml:space="preserve">K2 = </w:t>
      </w:r>
      <w:r w:rsidRPr="00D222E7">
        <w:rPr>
          <w:b/>
          <w:color w:val="000000"/>
        </w:rPr>
        <w:t>0.01</w:t>
      </w:r>
    </w:p>
    <w:p w14:paraId="21398E4B" w14:textId="77777777" w:rsidR="00D222E7" w:rsidRPr="00D222E7" w:rsidRDefault="00D222E7" w:rsidP="00D222E7">
      <w:pPr>
        <w:rPr>
          <w:b/>
          <w:color w:val="000000"/>
        </w:rPr>
      </w:pPr>
    </w:p>
    <w:p w14:paraId="09B753E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90FF3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849498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235819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56364F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361574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130CB5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BA647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D2877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1050A2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CB163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214486B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0.2</w:t>
      </w:r>
    </w:p>
    <w:p w14:paraId="17978C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120</w:t>
      </w:r>
    </w:p>
    <w:p w14:paraId="2094F4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4EB58E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Высота падения материала, м, </w:t>
      </w:r>
      <w:r w:rsidRPr="00D222E7">
        <w:rPr>
          <w:b/>
          <w:i/>
          <w:color w:val="000000"/>
          <w:sz w:val="22"/>
        </w:rPr>
        <w:t xml:space="preserve">GB = </w:t>
      </w:r>
      <w:r w:rsidRPr="00D222E7">
        <w:rPr>
          <w:b/>
          <w:color w:val="000000"/>
        </w:rPr>
        <w:t>2</w:t>
      </w:r>
    </w:p>
    <w:p w14:paraId="341AFFE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Коэффициент, учитывающий высоту падения материала (табл.3.1.7), </w:t>
      </w:r>
      <w:r w:rsidRPr="00D222E7">
        <w:rPr>
          <w:b/>
          <w:i/>
          <w:color w:val="000000"/>
          <w:sz w:val="22"/>
        </w:rPr>
        <w:t xml:space="preserve">B = </w:t>
      </w:r>
      <w:r w:rsidRPr="00D222E7">
        <w:rPr>
          <w:b/>
          <w:color w:val="000000"/>
        </w:rPr>
        <w:t>0.7</w:t>
      </w:r>
    </w:p>
    <w:p w14:paraId="1BC8A3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D222E7">
        <w:rPr>
          <w:b/>
          <w:i/>
          <w:color w:val="000000"/>
          <w:sz w:val="22"/>
        </w:rPr>
        <w:t xml:space="preserve">GMAX = </w:t>
      </w:r>
      <w:r w:rsidRPr="00D222E7">
        <w:rPr>
          <w:b/>
          <w:color w:val="000000"/>
        </w:rPr>
        <w:t>534</w:t>
      </w:r>
    </w:p>
    <w:p w14:paraId="341EA7B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D222E7">
        <w:rPr>
          <w:b/>
          <w:i/>
          <w:color w:val="000000"/>
          <w:sz w:val="22"/>
        </w:rPr>
        <w:t xml:space="preserve">GGOD = </w:t>
      </w:r>
      <w:r w:rsidRPr="00D222E7">
        <w:rPr>
          <w:b/>
          <w:color w:val="000000"/>
        </w:rPr>
        <w:t>500000</w:t>
      </w:r>
    </w:p>
    <w:p w14:paraId="4ED195D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69F250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Вид работ: Погрузка</w:t>
      </w:r>
    </w:p>
    <w:p w14:paraId="0C3CCD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(3.1.1), </w:t>
      </w:r>
      <w:r w:rsidRPr="00D222E7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534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D222E7">
        <w:rPr>
          <w:b/>
          <w:color w:val="000000"/>
        </w:rPr>
        <w:t>0.424</w:t>
      </w:r>
    </w:p>
    <w:p w14:paraId="1B6D74B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(3.1.2),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K1 · K2 · K3SR · K4 · K5 · K7 · K8 · K9 · KE · B · GGOD · (1-NJ) = </w:t>
      </w:r>
      <w:r w:rsidRPr="00D222E7">
        <w:rPr>
          <w:b/>
          <w:color w:val="000000"/>
        </w:rPr>
        <w:t>0.04 · 0.01 · 1.2 · 1 · 0.2 · 0.2 · 1 · 1 · 1 · 0.7 · 500000 · (1-0.85) = 1.008</w:t>
      </w:r>
    </w:p>
    <w:p w14:paraId="2A1EDEE3" w14:textId="77777777" w:rsidR="00D222E7" w:rsidRPr="00D222E7" w:rsidRDefault="00D222E7" w:rsidP="00D222E7">
      <w:pPr>
        <w:rPr>
          <w:color w:val="000000"/>
          <w:sz w:val="22"/>
        </w:rPr>
      </w:pPr>
    </w:p>
    <w:p w14:paraId="1808D8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(3.2.1),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MAX(G,GC) = </w:t>
      </w:r>
      <w:r w:rsidRPr="00D222E7">
        <w:rPr>
          <w:b/>
          <w:color w:val="000000"/>
        </w:rPr>
        <w:t>0.424</w:t>
      </w:r>
    </w:p>
    <w:p w14:paraId="25F577C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0 + 1.008 = 1.008</w:t>
      </w:r>
    </w:p>
    <w:p w14:paraId="25F0C17B" w14:textId="77777777" w:rsidR="00D222E7" w:rsidRPr="00D222E7" w:rsidRDefault="00D222E7" w:rsidP="00D222E7">
      <w:pPr>
        <w:rPr>
          <w:b/>
          <w:color w:val="000000"/>
        </w:rPr>
      </w:pPr>
    </w:p>
    <w:p w14:paraId="1F5CB241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3B777E42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B25B" w14:textId="7233858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1B23" w14:textId="3D96D7A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CB87" w14:textId="5EDADC8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F4A0" w14:textId="0D4B2B3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5D943BA2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860" w14:textId="1AC09E0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596" w14:textId="6A7A524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A37F" w14:textId="71B30CF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E56" w14:textId="7D0528C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1.008</w:t>
            </w:r>
          </w:p>
        </w:tc>
      </w:tr>
    </w:tbl>
    <w:p w14:paraId="62E8EB56" w14:textId="203B55F1" w:rsidR="00D222E7" w:rsidRPr="00D222E7" w:rsidRDefault="00D222E7" w:rsidP="00D222E7">
      <w:pPr>
        <w:rPr>
          <w:color w:val="000000"/>
          <w:sz w:val="22"/>
        </w:rPr>
      </w:pPr>
    </w:p>
    <w:p w14:paraId="1BD85456" w14:textId="77777777" w:rsidR="00D222E7" w:rsidRPr="00D222E7" w:rsidRDefault="00D222E7" w:rsidP="00D222E7">
      <w:pPr>
        <w:rPr>
          <w:color w:val="000000"/>
          <w:sz w:val="22"/>
        </w:rPr>
      </w:pPr>
    </w:p>
    <w:p w14:paraId="7DD53F2D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1D8483C3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71F80244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75F2A36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0B60EA55" w14:textId="77777777" w:rsidR="00D222E7" w:rsidRPr="00D222E7" w:rsidRDefault="00D222E7" w:rsidP="00D222E7">
      <w:pPr>
        <w:rPr>
          <w:color w:val="000000"/>
          <w:sz w:val="22"/>
        </w:rPr>
      </w:pPr>
    </w:p>
    <w:p w14:paraId="4C50590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Время:12:26:45</w:t>
      </w:r>
    </w:p>
    <w:p w14:paraId="35D7584D" w14:textId="77777777" w:rsidR="00D222E7" w:rsidRPr="00D222E7" w:rsidRDefault="00D222E7" w:rsidP="00D222E7">
      <w:pPr>
        <w:rPr>
          <w:color w:val="000000"/>
          <w:sz w:val="22"/>
        </w:rPr>
      </w:pPr>
    </w:p>
    <w:p w14:paraId="79702722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5B475C90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1054C1E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02503CD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0944682" w14:textId="77777777" w:rsidR="00D222E7" w:rsidRPr="00D222E7" w:rsidRDefault="00D222E7" w:rsidP="00D222E7">
      <w:pPr>
        <w:rPr>
          <w:color w:val="000000"/>
          <w:sz w:val="22"/>
        </w:rPr>
      </w:pPr>
    </w:p>
    <w:p w14:paraId="5B53D49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6009, Пылящая поверхность</w:t>
      </w:r>
    </w:p>
    <w:p w14:paraId="014B0F8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6009 01, Перемещение руды на склад</w:t>
      </w:r>
    </w:p>
    <w:p w14:paraId="6B2A35B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68E609A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D094E3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4C3B68C" w14:textId="77777777" w:rsidR="00D222E7" w:rsidRPr="00D222E7" w:rsidRDefault="00D222E7" w:rsidP="00D222E7">
      <w:pPr>
        <w:rPr>
          <w:color w:val="000000"/>
          <w:sz w:val="22"/>
        </w:rPr>
      </w:pPr>
    </w:p>
    <w:p w14:paraId="50B5316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C4D1CB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4DE2D0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грузоподъемность (табл.3.3.1), </w:t>
      </w:r>
      <w:r w:rsidRPr="00D222E7">
        <w:rPr>
          <w:b/>
          <w:i/>
          <w:color w:val="000000"/>
          <w:sz w:val="22"/>
        </w:rPr>
        <w:t xml:space="preserve">C1 = </w:t>
      </w:r>
      <w:r w:rsidRPr="00D222E7">
        <w:rPr>
          <w:b/>
          <w:color w:val="000000"/>
        </w:rPr>
        <w:t>2.5</w:t>
      </w:r>
    </w:p>
    <w:p w14:paraId="038EDC6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452023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скорость передвижения (табл.3.3.2), </w:t>
      </w:r>
      <w:r w:rsidRPr="00D222E7">
        <w:rPr>
          <w:b/>
          <w:i/>
          <w:color w:val="000000"/>
          <w:sz w:val="22"/>
        </w:rPr>
        <w:t xml:space="preserve">C2 = </w:t>
      </w:r>
      <w:r w:rsidRPr="00D222E7">
        <w:rPr>
          <w:b/>
          <w:color w:val="000000"/>
        </w:rPr>
        <w:t>2.75</w:t>
      </w:r>
    </w:p>
    <w:p w14:paraId="219F14E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Состояние дороги: Дорога без покрытия (грунтовая)</w:t>
      </w:r>
    </w:p>
    <w:p w14:paraId="02EEA65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состояние дороги (табл.3.3.3), </w:t>
      </w:r>
      <w:r w:rsidRPr="00D222E7">
        <w:rPr>
          <w:b/>
          <w:i/>
          <w:color w:val="000000"/>
          <w:sz w:val="22"/>
        </w:rPr>
        <w:t xml:space="preserve">C3 = </w:t>
      </w:r>
      <w:r w:rsidRPr="00D222E7">
        <w:rPr>
          <w:b/>
          <w:color w:val="000000"/>
        </w:rPr>
        <w:t>1</w:t>
      </w:r>
    </w:p>
    <w:p w14:paraId="14822A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D222E7">
        <w:rPr>
          <w:b/>
          <w:i/>
          <w:color w:val="000000"/>
          <w:sz w:val="22"/>
        </w:rPr>
        <w:t xml:space="preserve">N1 = </w:t>
      </w:r>
      <w:r w:rsidRPr="00D222E7">
        <w:rPr>
          <w:b/>
          <w:color w:val="000000"/>
        </w:rPr>
        <w:t>2</w:t>
      </w:r>
    </w:p>
    <w:p w14:paraId="0B85E31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D222E7">
        <w:rPr>
          <w:b/>
          <w:i/>
          <w:color w:val="000000"/>
          <w:sz w:val="22"/>
        </w:rPr>
        <w:t xml:space="preserve">L = </w:t>
      </w:r>
      <w:r w:rsidRPr="00D222E7">
        <w:rPr>
          <w:b/>
          <w:color w:val="000000"/>
        </w:rPr>
        <w:t>1.5</w:t>
      </w:r>
    </w:p>
    <w:p w14:paraId="6868879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Число ходок (туда + обратно) всего транспорта в час, </w:t>
      </w:r>
      <w:r w:rsidRPr="00D222E7">
        <w:rPr>
          <w:b/>
          <w:i/>
          <w:color w:val="000000"/>
          <w:sz w:val="22"/>
        </w:rPr>
        <w:t xml:space="preserve">N = </w:t>
      </w:r>
      <w:r w:rsidRPr="00D222E7">
        <w:rPr>
          <w:b/>
          <w:color w:val="000000"/>
        </w:rPr>
        <w:t>6</w:t>
      </w:r>
    </w:p>
    <w:p w14:paraId="4BA23DE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долю пыли, уносимой в атмосферу, </w:t>
      </w:r>
      <w:r w:rsidRPr="00D222E7">
        <w:rPr>
          <w:b/>
          <w:i/>
          <w:color w:val="000000"/>
          <w:sz w:val="22"/>
        </w:rPr>
        <w:t xml:space="preserve">C7 = </w:t>
      </w:r>
      <w:r w:rsidRPr="00D222E7">
        <w:rPr>
          <w:b/>
          <w:color w:val="000000"/>
        </w:rPr>
        <w:t>0.01</w:t>
      </w:r>
    </w:p>
    <w:p w14:paraId="5E0E34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Пылевыделение в атмосферу на 1 км пробега, г/км, </w:t>
      </w:r>
      <w:r w:rsidRPr="00D222E7">
        <w:rPr>
          <w:b/>
          <w:i/>
          <w:color w:val="000000"/>
          <w:sz w:val="22"/>
        </w:rPr>
        <w:t xml:space="preserve">Q1 = </w:t>
      </w:r>
      <w:r w:rsidRPr="00D222E7">
        <w:rPr>
          <w:b/>
          <w:color w:val="000000"/>
        </w:rPr>
        <w:t>1450</w:t>
      </w:r>
    </w:p>
    <w:p w14:paraId="6CBDDFB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поверхностного слоя дороги,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1B06032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увлажненность дороги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0.2</w:t>
      </w:r>
    </w:p>
    <w:p w14:paraId="2EED6D9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D222E7">
        <w:rPr>
          <w:b/>
          <w:i/>
          <w:color w:val="000000"/>
          <w:sz w:val="22"/>
        </w:rPr>
        <w:t xml:space="preserve">C4 = </w:t>
      </w:r>
      <w:r w:rsidRPr="00D222E7">
        <w:rPr>
          <w:b/>
          <w:color w:val="000000"/>
        </w:rPr>
        <w:t>1.45</w:t>
      </w:r>
    </w:p>
    <w:p w14:paraId="4ED8E6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D222E7">
        <w:rPr>
          <w:b/>
          <w:i/>
          <w:color w:val="000000"/>
          <w:sz w:val="22"/>
        </w:rPr>
        <w:t xml:space="preserve">V1 = </w:t>
      </w:r>
      <w:r w:rsidRPr="00D222E7">
        <w:rPr>
          <w:b/>
          <w:color w:val="000000"/>
        </w:rPr>
        <w:t>3.2</w:t>
      </w:r>
    </w:p>
    <w:p w14:paraId="64A8160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D222E7">
        <w:rPr>
          <w:b/>
          <w:i/>
          <w:color w:val="000000"/>
          <w:sz w:val="22"/>
        </w:rPr>
        <w:t xml:space="preserve">V2 = </w:t>
      </w:r>
      <w:r w:rsidRPr="00D222E7">
        <w:rPr>
          <w:b/>
          <w:color w:val="000000"/>
        </w:rPr>
        <w:t>30</w:t>
      </w:r>
    </w:p>
    <w:p w14:paraId="558287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обдува, м/с, </w:t>
      </w:r>
      <w:r w:rsidRPr="00D222E7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D222E7">
        <w:rPr>
          <w:b/>
          <w:color w:val="000000"/>
        </w:rPr>
        <w:t>5.16</w:t>
      </w:r>
    </w:p>
    <w:p w14:paraId="120EE4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D222E7">
        <w:rPr>
          <w:b/>
          <w:i/>
          <w:color w:val="000000"/>
          <w:sz w:val="22"/>
        </w:rPr>
        <w:t xml:space="preserve">C5 = </w:t>
      </w:r>
      <w:r w:rsidRPr="00D222E7">
        <w:rPr>
          <w:b/>
          <w:color w:val="000000"/>
        </w:rPr>
        <w:t>1.26</w:t>
      </w:r>
    </w:p>
    <w:p w14:paraId="385DF0D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Площадь открытой поверхности материала в кузове,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19.2</w:t>
      </w:r>
    </w:p>
    <w:p w14:paraId="54E58B2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Перевозимый материал: Песчаник</w:t>
      </w:r>
    </w:p>
    <w:p w14:paraId="0C0611D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EE375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перевозимого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0DECA79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D222E7">
        <w:rPr>
          <w:b/>
          <w:i/>
          <w:color w:val="000000"/>
          <w:sz w:val="22"/>
        </w:rPr>
        <w:t xml:space="preserve">K5M = </w:t>
      </w:r>
      <w:r w:rsidRPr="00D222E7">
        <w:rPr>
          <w:b/>
          <w:color w:val="000000"/>
        </w:rPr>
        <w:t>0.2</w:t>
      </w:r>
    </w:p>
    <w:p w14:paraId="742A59F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A3082F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FEA61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EC69EE6" w14:textId="77777777" w:rsidR="00D222E7" w:rsidRPr="00D222E7" w:rsidRDefault="00D222E7" w:rsidP="00D222E7">
      <w:pPr>
        <w:rPr>
          <w:b/>
          <w:color w:val="000000"/>
        </w:rPr>
      </w:pPr>
    </w:p>
    <w:p w14:paraId="6120E16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5DA8E7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B15863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(3.3.1),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C1 · C2 · C3 · K5 · C7 · N · L · Q1 / 3600 + C4 · C5 · K5M · Q · S · N1 = </w:t>
      </w:r>
      <w:r w:rsidRPr="00D222E7">
        <w:rPr>
          <w:b/>
          <w:color w:val="000000"/>
        </w:rPr>
        <w:t>2.5 · 2.75 · 1 · 0.2 · 0.01 · 6 · 1.5 · 1450 / 3600 + 1.45 · 1.26 · 0.2 · 0.005 · 19.2 · 2 = 0.12</w:t>
      </w:r>
    </w:p>
    <w:p w14:paraId="757D1EB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(3.3.2),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0.0864 · G · (365-(TSP + TD)) = </w:t>
      </w:r>
      <w:r w:rsidRPr="00D222E7">
        <w:rPr>
          <w:b/>
          <w:color w:val="000000"/>
        </w:rPr>
        <w:t>0.0864 · 0.12 · (365-(150 + 30)) = 1.918</w:t>
      </w:r>
    </w:p>
    <w:p w14:paraId="1D715495" w14:textId="77777777" w:rsidR="00D222E7" w:rsidRPr="00D222E7" w:rsidRDefault="00D222E7" w:rsidP="00D222E7">
      <w:pPr>
        <w:rPr>
          <w:b/>
          <w:color w:val="000000"/>
        </w:rPr>
      </w:pPr>
    </w:p>
    <w:p w14:paraId="1FA72251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55B2B110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E4CE" w14:textId="433F86C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97D6" w14:textId="77237E6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E741" w14:textId="27B6038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5B7E" w14:textId="0CB2032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164F6F69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6020" w14:textId="0071C43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D4C" w14:textId="27807CB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EC8" w14:textId="073D6E6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BB8A" w14:textId="5AC1E0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1.918</w:t>
            </w:r>
          </w:p>
        </w:tc>
      </w:tr>
    </w:tbl>
    <w:p w14:paraId="2AC3C2F2" w14:textId="1FC690A1" w:rsidR="00D222E7" w:rsidRPr="00D222E7" w:rsidRDefault="00D222E7" w:rsidP="00D222E7">
      <w:pPr>
        <w:rPr>
          <w:color w:val="000000"/>
          <w:sz w:val="22"/>
        </w:rPr>
      </w:pPr>
    </w:p>
    <w:p w14:paraId="2F6B5308" w14:textId="77777777" w:rsidR="00D222E7" w:rsidRPr="00D222E7" w:rsidRDefault="00D222E7" w:rsidP="00D222E7">
      <w:pPr>
        <w:rPr>
          <w:color w:val="000000"/>
          <w:sz w:val="22"/>
        </w:rPr>
      </w:pPr>
    </w:p>
    <w:p w14:paraId="66F65652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0E1826E3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29FDF8B9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7DB94D1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31E619C5" w14:textId="77777777" w:rsidR="00D222E7" w:rsidRPr="00D222E7" w:rsidRDefault="00D222E7" w:rsidP="00D222E7">
      <w:pPr>
        <w:rPr>
          <w:color w:val="000000"/>
          <w:sz w:val="22"/>
        </w:rPr>
      </w:pPr>
    </w:p>
    <w:p w14:paraId="741C209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Время:14:56:28</w:t>
      </w:r>
    </w:p>
    <w:p w14:paraId="20A6FE72" w14:textId="77777777" w:rsidR="00D222E7" w:rsidRPr="00D222E7" w:rsidRDefault="00D222E7" w:rsidP="00D222E7">
      <w:pPr>
        <w:rPr>
          <w:color w:val="000000"/>
          <w:sz w:val="22"/>
        </w:rPr>
      </w:pPr>
    </w:p>
    <w:p w14:paraId="53816264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4A0C317B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4FB6674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0A7D098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EBA1ADA" w14:textId="77777777" w:rsidR="00D222E7" w:rsidRPr="00D222E7" w:rsidRDefault="00D222E7" w:rsidP="00D222E7">
      <w:pPr>
        <w:rPr>
          <w:color w:val="000000"/>
          <w:sz w:val="22"/>
        </w:rPr>
      </w:pPr>
    </w:p>
    <w:p w14:paraId="0F1A902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6013, Пылящая поверхность</w:t>
      </w:r>
    </w:p>
    <w:p w14:paraId="1306874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6013 01, Заправка техники</w:t>
      </w:r>
    </w:p>
    <w:p w14:paraId="107BA596" w14:textId="77777777" w:rsidR="00D222E7" w:rsidRPr="00D222E7" w:rsidRDefault="00D222E7" w:rsidP="00D222E7">
      <w:pPr>
        <w:rPr>
          <w:color w:val="000000"/>
          <w:sz w:val="22"/>
        </w:rPr>
      </w:pPr>
    </w:p>
    <w:p w14:paraId="04F45D1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6B5A7C3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Методические указания по определению выбросов загрязняющих</w:t>
      </w:r>
    </w:p>
    <w:p w14:paraId="47B042C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веществ в атмосферу из резервуаров РНД 211.2.02.09-2004. Астана, 2005</w:t>
      </w:r>
    </w:p>
    <w:p w14:paraId="61BD4F6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Расчет по п. 9</w:t>
      </w:r>
    </w:p>
    <w:p w14:paraId="38B3B65F" w14:textId="77777777" w:rsidR="00D222E7" w:rsidRPr="00D222E7" w:rsidRDefault="00D222E7" w:rsidP="00D222E7">
      <w:pPr>
        <w:rPr>
          <w:color w:val="000000"/>
          <w:sz w:val="22"/>
        </w:rPr>
      </w:pPr>
    </w:p>
    <w:p w14:paraId="770EC27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Нефтепродукт:Дизельное топливо</w:t>
      </w:r>
    </w:p>
    <w:p w14:paraId="19F51A4D" w14:textId="77777777" w:rsidR="00D222E7" w:rsidRPr="00D222E7" w:rsidRDefault="00D222E7" w:rsidP="00D222E7">
      <w:pPr>
        <w:rPr>
          <w:color w:val="000000"/>
          <w:sz w:val="22"/>
        </w:rPr>
      </w:pPr>
    </w:p>
    <w:p w14:paraId="4994A9D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Климатическая зона: вторая - северные области РК (прил. 17)</w:t>
      </w:r>
    </w:p>
    <w:p w14:paraId="272F3434" w14:textId="77777777" w:rsidR="00D222E7" w:rsidRPr="00D222E7" w:rsidRDefault="00D222E7" w:rsidP="00D222E7">
      <w:pPr>
        <w:rPr>
          <w:color w:val="000000"/>
          <w:sz w:val="22"/>
        </w:rPr>
      </w:pPr>
    </w:p>
    <w:p w14:paraId="01CECCE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Расчет выбросов от топливораздаточных колонок (ТРК)</w:t>
      </w:r>
    </w:p>
    <w:p w14:paraId="2AD0FA8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____________________________________________________________</w:t>
      </w:r>
    </w:p>
    <w:p w14:paraId="48D4A02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7B35271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баков автомашин, г/м3 (Прил. 12), </w:t>
      </w:r>
      <w:r w:rsidRPr="00D222E7">
        <w:rPr>
          <w:b/>
          <w:i/>
          <w:color w:val="000000"/>
          <w:sz w:val="22"/>
        </w:rPr>
        <w:t xml:space="preserve">CMAX = </w:t>
      </w:r>
      <w:r w:rsidRPr="00D222E7">
        <w:rPr>
          <w:b/>
          <w:color w:val="000000"/>
        </w:rPr>
        <w:t>3.14</w:t>
      </w:r>
    </w:p>
    <w:p w14:paraId="7BCA34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D222E7">
        <w:rPr>
          <w:b/>
          <w:i/>
          <w:color w:val="000000"/>
          <w:sz w:val="22"/>
        </w:rPr>
        <w:t xml:space="preserve">QOZ = </w:t>
      </w:r>
      <w:r w:rsidRPr="00D222E7">
        <w:rPr>
          <w:b/>
          <w:color w:val="000000"/>
        </w:rPr>
        <w:t>5000</w:t>
      </w:r>
    </w:p>
    <w:p w14:paraId="408290F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Концентрация паров нефтепродукта при заполнении</w:t>
      </w:r>
    </w:p>
    <w:p w14:paraId="333A9F7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баков автомашин в осенне-зимний период, г/м3 (Прил. 15), </w:t>
      </w:r>
      <w:r w:rsidRPr="00D222E7">
        <w:rPr>
          <w:b/>
          <w:i/>
          <w:color w:val="000000"/>
          <w:sz w:val="22"/>
        </w:rPr>
        <w:t xml:space="preserve">CAMOZ = </w:t>
      </w:r>
      <w:r w:rsidRPr="00D222E7">
        <w:rPr>
          <w:b/>
          <w:color w:val="000000"/>
        </w:rPr>
        <w:t>1.6</w:t>
      </w:r>
    </w:p>
    <w:p w14:paraId="56872F7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D222E7">
        <w:rPr>
          <w:b/>
          <w:i/>
          <w:color w:val="000000"/>
          <w:sz w:val="22"/>
        </w:rPr>
        <w:t xml:space="preserve">QVL = </w:t>
      </w:r>
      <w:r w:rsidRPr="00D222E7">
        <w:rPr>
          <w:b/>
          <w:color w:val="000000"/>
        </w:rPr>
        <w:t>5000</w:t>
      </w:r>
    </w:p>
    <w:p w14:paraId="009F258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Концентрация паров нефтепродукта при заполнении</w:t>
      </w:r>
    </w:p>
    <w:p w14:paraId="717021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баков автомашин в весенне-летний период, г/м3 (Прил. 15), </w:t>
      </w:r>
      <w:r w:rsidRPr="00D222E7">
        <w:rPr>
          <w:b/>
          <w:i/>
          <w:color w:val="000000"/>
          <w:sz w:val="22"/>
        </w:rPr>
        <w:t xml:space="preserve">CAMVL = </w:t>
      </w:r>
      <w:r w:rsidRPr="00D222E7">
        <w:rPr>
          <w:b/>
          <w:color w:val="000000"/>
        </w:rPr>
        <w:t>2.2</w:t>
      </w:r>
    </w:p>
    <w:p w14:paraId="1432E4C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Производительность одного рукава ТРК</w:t>
      </w:r>
    </w:p>
    <w:p w14:paraId="5AE443F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(с учетом дискретности работы), м3/час, </w:t>
      </w:r>
      <w:r w:rsidRPr="00D222E7">
        <w:rPr>
          <w:b/>
          <w:i/>
          <w:color w:val="000000"/>
          <w:sz w:val="22"/>
        </w:rPr>
        <w:t xml:space="preserve">VTRK = </w:t>
      </w:r>
      <w:r w:rsidRPr="00D222E7">
        <w:rPr>
          <w:b/>
          <w:color w:val="000000"/>
        </w:rPr>
        <w:t>0.4</w:t>
      </w:r>
    </w:p>
    <w:p w14:paraId="516A8DA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Количество одновременно работающих рукавов ТРК, отпускающих</w:t>
      </w:r>
    </w:p>
    <w:p w14:paraId="5AC22B0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выбранный вид нефтепродукта, </w:t>
      </w:r>
      <w:r w:rsidRPr="00D222E7">
        <w:rPr>
          <w:b/>
          <w:i/>
          <w:color w:val="000000"/>
          <w:sz w:val="22"/>
        </w:rPr>
        <w:t xml:space="preserve">NN = </w:t>
      </w:r>
      <w:r w:rsidRPr="00D222E7">
        <w:rPr>
          <w:b/>
          <w:color w:val="000000"/>
        </w:rPr>
        <w:t>2</w:t>
      </w:r>
    </w:p>
    <w:p w14:paraId="63004C90" w14:textId="77777777" w:rsidR="00D222E7" w:rsidRPr="00D222E7" w:rsidRDefault="00D222E7" w:rsidP="00D222E7">
      <w:pPr>
        <w:rPr>
          <w:b/>
          <w:color w:val="000000"/>
        </w:rPr>
      </w:pPr>
    </w:p>
    <w:p w14:paraId="73FDAC9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D222E7">
        <w:rPr>
          <w:b/>
          <w:i/>
          <w:color w:val="000000"/>
          <w:sz w:val="22"/>
        </w:rPr>
        <w:t xml:space="preserve">GB = </w:t>
      </w:r>
      <w:r w:rsidRPr="00D222E7">
        <w:rPr>
          <w:b/>
          <w:i/>
          <w:color w:val="000000"/>
        </w:rPr>
        <w:t xml:space="preserve">NN · CMAX · VTRK / 3600 = </w:t>
      </w:r>
      <w:r w:rsidRPr="00D222E7">
        <w:rPr>
          <w:b/>
          <w:color w:val="000000"/>
        </w:rPr>
        <w:t>2 · 3.14 · 0.4 / 3600 = 0.000698</w:t>
      </w:r>
    </w:p>
    <w:p w14:paraId="0F27B8E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Выбросы при закачке в баки автомобилей, т/год (9.2.7), </w:t>
      </w:r>
      <w:r w:rsidRPr="00D222E7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D222E7">
        <w:rPr>
          <w:b/>
          <w:color w:val="000000"/>
        </w:rPr>
        <w:t>0.019</w:t>
      </w:r>
    </w:p>
    <w:p w14:paraId="4DC606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Удельный выброс при проливах, г/м3, </w:t>
      </w:r>
      <w:r w:rsidRPr="00D222E7">
        <w:rPr>
          <w:b/>
          <w:i/>
          <w:color w:val="000000"/>
          <w:sz w:val="22"/>
        </w:rPr>
        <w:t xml:space="preserve">J = </w:t>
      </w:r>
      <w:r w:rsidRPr="00D222E7">
        <w:rPr>
          <w:b/>
          <w:color w:val="000000"/>
        </w:rPr>
        <w:t>50</w:t>
      </w:r>
    </w:p>
    <w:p w14:paraId="385B09E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D222E7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D222E7">
        <w:rPr>
          <w:b/>
          <w:color w:val="000000"/>
        </w:rPr>
        <w:t>0.25</w:t>
      </w:r>
    </w:p>
    <w:p w14:paraId="5B5B3F6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(9.2.6), </w:t>
      </w:r>
      <w:r w:rsidRPr="00D222E7">
        <w:rPr>
          <w:b/>
          <w:i/>
          <w:color w:val="000000"/>
          <w:sz w:val="22"/>
        </w:rPr>
        <w:t xml:space="preserve">MTRK = </w:t>
      </w:r>
      <w:r w:rsidRPr="00D222E7">
        <w:rPr>
          <w:b/>
          <w:i/>
          <w:color w:val="000000"/>
        </w:rPr>
        <w:t xml:space="preserve">MBA + MPRA = </w:t>
      </w:r>
      <w:r w:rsidRPr="00D222E7">
        <w:rPr>
          <w:b/>
          <w:color w:val="000000"/>
        </w:rPr>
        <w:t>0.019 + 0.25 = 0.269</w:t>
      </w:r>
    </w:p>
    <w:p w14:paraId="65D8A1D4" w14:textId="77777777" w:rsidR="00D222E7" w:rsidRPr="00D222E7" w:rsidRDefault="00D222E7" w:rsidP="00D222E7">
      <w:pPr>
        <w:rPr>
          <w:b/>
          <w:color w:val="000000"/>
        </w:rPr>
      </w:pPr>
    </w:p>
    <w:p w14:paraId="208DBDEE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1180EB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41D68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Концентрация ЗВ в парах, % масс (Прил. 14), </w:t>
      </w:r>
      <w:r w:rsidRPr="00D222E7">
        <w:rPr>
          <w:b/>
          <w:i/>
          <w:color w:val="000000"/>
          <w:sz w:val="22"/>
        </w:rPr>
        <w:t xml:space="preserve">CI = </w:t>
      </w:r>
      <w:r w:rsidRPr="00D222E7">
        <w:rPr>
          <w:b/>
          <w:color w:val="000000"/>
        </w:rPr>
        <w:t>99.72</w:t>
      </w:r>
    </w:p>
    <w:p w14:paraId="06487D4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(5.2.5), </w:t>
      </w:r>
      <w:r w:rsidRPr="00D222E7">
        <w:rPr>
          <w:b/>
          <w:i/>
          <w:color w:val="000000"/>
          <w:sz w:val="22"/>
        </w:rPr>
        <w:t xml:space="preserve">_M_ = </w:t>
      </w:r>
      <w:r w:rsidRPr="00D222E7">
        <w:rPr>
          <w:b/>
          <w:i/>
          <w:color w:val="000000"/>
        </w:rPr>
        <w:t xml:space="preserve">CI · M / 100 = </w:t>
      </w:r>
      <w:r w:rsidRPr="00D222E7">
        <w:rPr>
          <w:b/>
          <w:color w:val="000000"/>
        </w:rPr>
        <w:t>99.72 · 0.269 / 100 = 0.2682468</w:t>
      </w:r>
    </w:p>
    <w:p w14:paraId="445958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из разовых выброс, г/с (5.2.4), </w:t>
      </w:r>
      <w:r w:rsidRPr="00D222E7">
        <w:rPr>
          <w:b/>
          <w:i/>
          <w:color w:val="000000"/>
          <w:sz w:val="22"/>
        </w:rPr>
        <w:t xml:space="preserve">_G_ = </w:t>
      </w:r>
      <w:r w:rsidRPr="00D222E7">
        <w:rPr>
          <w:b/>
          <w:i/>
          <w:color w:val="000000"/>
        </w:rPr>
        <w:t xml:space="preserve">CI · G / 100 = </w:t>
      </w:r>
      <w:r w:rsidRPr="00D222E7">
        <w:rPr>
          <w:b/>
          <w:color w:val="000000"/>
        </w:rPr>
        <w:t>99.72 · 0.000698 / 100 = 0.0006960456</w:t>
      </w:r>
    </w:p>
    <w:p w14:paraId="793A52F3" w14:textId="77777777" w:rsidR="00D222E7" w:rsidRPr="00D222E7" w:rsidRDefault="00D222E7" w:rsidP="00D222E7">
      <w:pPr>
        <w:rPr>
          <w:b/>
          <w:color w:val="000000"/>
        </w:rPr>
      </w:pPr>
    </w:p>
    <w:p w14:paraId="3BFDF19F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4E2ECF3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D102A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Концентрация ЗВ в парах, % масс (Прил. 14), </w:t>
      </w:r>
      <w:r w:rsidRPr="00D222E7">
        <w:rPr>
          <w:b/>
          <w:i/>
          <w:color w:val="000000"/>
          <w:sz w:val="22"/>
        </w:rPr>
        <w:t xml:space="preserve">CI = </w:t>
      </w:r>
      <w:r w:rsidRPr="00D222E7">
        <w:rPr>
          <w:b/>
          <w:color w:val="000000"/>
        </w:rPr>
        <w:t>0.28</w:t>
      </w:r>
    </w:p>
    <w:p w14:paraId="721A1A3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(5.2.5), </w:t>
      </w:r>
      <w:r w:rsidRPr="00D222E7">
        <w:rPr>
          <w:b/>
          <w:i/>
          <w:color w:val="000000"/>
          <w:sz w:val="22"/>
        </w:rPr>
        <w:t xml:space="preserve">_M_ = </w:t>
      </w:r>
      <w:r w:rsidRPr="00D222E7">
        <w:rPr>
          <w:b/>
          <w:i/>
          <w:color w:val="000000"/>
        </w:rPr>
        <w:t xml:space="preserve">CI · M / 100 = </w:t>
      </w:r>
      <w:r w:rsidRPr="00D222E7">
        <w:rPr>
          <w:b/>
          <w:color w:val="000000"/>
        </w:rPr>
        <w:t>0.28 · 0.269 / 100 = 0.0007532</w:t>
      </w:r>
    </w:p>
    <w:p w14:paraId="39FCF5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из разовых выброс, г/с (5.2.4), </w:t>
      </w:r>
      <w:r w:rsidRPr="00D222E7">
        <w:rPr>
          <w:b/>
          <w:i/>
          <w:color w:val="000000"/>
          <w:sz w:val="22"/>
        </w:rPr>
        <w:t xml:space="preserve">_G_ = </w:t>
      </w:r>
      <w:r w:rsidRPr="00D222E7">
        <w:rPr>
          <w:b/>
          <w:i/>
          <w:color w:val="000000"/>
        </w:rPr>
        <w:t xml:space="preserve">CI · G / 100 = </w:t>
      </w:r>
      <w:r w:rsidRPr="00D222E7">
        <w:rPr>
          <w:b/>
          <w:color w:val="000000"/>
        </w:rPr>
        <w:t>0.28 · 0.000698 / 100 = 0.0000019544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08E5BA60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CC37" w14:textId="702B97C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1A92" w14:textId="536B12F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C8C" w14:textId="4DC2C3C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E19A" w14:textId="43DD786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5D52544B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3DD" w14:textId="3A78A1E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207B" w14:textId="40E800E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D531" w14:textId="1F77333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0.0000019544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FB8" w14:textId="3AF3F57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0.0007532</w:t>
            </w:r>
          </w:p>
        </w:tc>
      </w:tr>
      <w:tr w:rsidR="00D222E7" w14:paraId="57F96EC9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CDD" w14:textId="171C033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DAD" w14:textId="28B51C6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6C6C" w14:textId="471005D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0.0006960456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2766" w14:textId="4CBDFD0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0.2682468</w:t>
            </w:r>
          </w:p>
        </w:tc>
      </w:tr>
    </w:tbl>
    <w:p w14:paraId="0847E16C" w14:textId="61E8C5E6" w:rsidR="00D222E7" w:rsidRPr="00D222E7" w:rsidRDefault="00D222E7" w:rsidP="00D222E7">
      <w:pPr>
        <w:rPr>
          <w:color w:val="000000"/>
          <w:sz w:val="22"/>
        </w:rPr>
      </w:pPr>
    </w:p>
    <w:p w14:paraId="48986489" w14:textId="77777777" w:rsidR="00D222E7" w:rsidRPr="00D222E7" w:rsidRDefault="00D222E7" w:rsidP="00D222E7">
      <w:pPr>
        <w:rPr>
          <w:color w:val="000000"/>
          <w:sz w:val="22"/>
        </w:rPr>
      </w:pPr>
    </w:p>
    <w:p w14:paraId="0A91D76A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12B35373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65641A37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003D1E9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70F52889" w14:textId="77777777" w:rsidR="00D222E7" w:rsidRPr="00D222E7" w:rsidRDefault="00D222E7" w:rsidP="00D222E7">
      <w:pPr>
        <w:rPr>
          <w:color w:val="000000"/>
          <w:sz w:val="22"/>
        </w:rPr>
      </w:pPr>
    </w:p>
    <w:p w14:paraId="75916AA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Время:18:21:44</w:t>
      </w:r>
    </w:p>
    <w:p w14:paraId="74527BB1" w14:textId="77777777" w:rsidR="00D222E7" w:rsidRPr="00D222E7" w:rsidRDefault="00D222E7" w:rsidP="00D222E7">
      <w:pPr>
        <w:rPr>
          <w:color w:val="000000"/>
          <w:sz w:val="22"/>
        </w:rPr>
      </w:pPr>
    </w:p>
    <w:p w14:paraId="54420F93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418BC688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4849F6E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4644ABF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77821F42" w14:textId="77777777" w:rsidR="00D222E7" w:rsidRPr="00D222E7" w:rsidRDefault="00D222E7" w:rsidP="00D222E7">
      <w:pPr>
        <w:rPr>
          <w:color w:val="000000"/>
          <w:sz w:val="22"/>
        </w:rPr>
      </w:pPr>
    </w:p>
    <w:p w14:paraId="5C5023C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6010, Пылящая повехность</w:t>
      </w:r>
    </w:p>
    <w:p w14:paraId="380FBD8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6010 01, Склад ПРС №1</w:t>
      </w:r>
    </w:p>
    <w:p w14:paraId="21AE6F2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3DDBB1C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EAA7D0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3ECFA39" w14:textId="77777777" w:rsidR="00D222E7" w:rsidRPr="00D222E7" w:rsidRDefault="00D222E7" w:rsidP="00D222E7">
      <w:pPr>
        <w:rPr>
          <w:color w:val="000000"/>
          <w:sz w:val="22"/>
        </w:rPr>
      </w:pPr>
    </w:p>
    <w:p w14:paraId="5859D8B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71CE1B5" w14:textId="77777777" w:rsidR="00D222E7" w:rsidRPr="00D222E7" w:rsidRDefault="00D222E7" w:rsidP="00D222E7">
      <w:pPr>
        <w:rPr>
          <w:color w:val="000000"/>
          <w:sz w:val="22"/>
        </w:rPr>
      </w:pPr>
    </w:p>
    <w:p w14:paraId="1403165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C16E1C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Песчано-гравийная смесь (ПГС)</w:t>
      </w:r>
    </w:p>
    <w:p w14:paraId="26F00A0A" w14:textId="77777777" w:rsidR="00D222E7" w:rsidRPr="00D222E7" w:rsidRDefault="00D222E7" w:rsidP="00D222E7">
      <w:pPr>
        <w:rPr>
          <w:color w:val="000000"/>
          <w:sz w:val="22"/>
        </w:rPr>
      </w:pPr>
    </w:p>
    <w:p w14:paraId="4DCD2081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384E20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FE240A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17B1C1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3CF74F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F367A5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064B1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CD15A9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C0DBF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5F20C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26EB3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8A843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1F4305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40</w:t>
      </w:r>
    </w:p>
    <w:p w14:paraId="0E2B65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0.5</w:t>
      </w:r>
    </w:p>
    <w:p w14:paraId="0C97262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6E21D0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5BD91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0.002</w:t>
      </w:r>
    </w:p>
    <w:p w14:paraId="42DD397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FA449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9DD067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EB6607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4435B2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0.5 · 0.002 · 9999 · (1-0.85) = 0.37</w:t>
      </w:r>
    </w:p>
    <w:p w14:paraId="361362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0.5 · 0.002 · 9999 · (365-(150 + 30)) · (1-0.85) = 4.17</w:t>
      </w:r>
    </w:p>
    <w:p w14:paraId="3074603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 + 0.37 = 0.37</w:t>
      </w:r>
    </w:p>
    <w:p w14:paraId="21349A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0 + 4.17 = 4.17</w:t>
      </w:r>
    </w:p>
    <w:p w14:paraId="4D921D39" w14:textId="77777777" w:rsidR="00D222E7" w:rsidRPr="00D222E7" w:rsidRDefault="00D222E7" w:rsidP="00D222E7">
      <w:pPr>
        <w:rPr>
          <w:b/>
          <w:color w:val="000000"/>
        </w:rPr>
      </w:pPr>
    </w:p>
    <w:p w14:paraId="09AFDC3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EFA8DA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Песчано-гравийная смесь (ПГС)</w:t>
      </w:r>
    </w:p>
    <w:p w14:paraId="48592148" w14:textId="77777777" w:rsidR="00D222E7" w:rsidRPr="00D222E7" w:rsidRDefault="00D222E7" w:rsidP="00D222E7">
      <w:pPr>
        <w:rPr>
          <w:color w:val="000000"/>
          <w:sz w:val="22"/>
        </w:rPr>
      </w:pPr>
    </w:p>
    <w:p w14:paraId="324A062B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AD4E1C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EF9446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A0C670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DCA36B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939E92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273F7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26316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261ABC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70327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F031D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2B5CB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6308D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40</w:t>
      </w:r>
    </w:p>
    <w:p w14:paraId="0567A8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0.5</w:t>
      </w:r>
    </w:p>
    <w:p w14:paraId="34A4725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2D647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DF2CA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0.002</w:t>
      </w:r>
    </w:p>
    <w:p w14:paraId="1F05A17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9C1386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CE489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ED204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B4C54A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0.5 · 0.002 · 9999 · (1-0.85) = 0.37</w:t>
      </w:r>
    </w:p>
    <w:p w14:paraId="72D70E1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0.5 · 0.002 · 9999 · (365-(150 + 30)) · (1-0.85) = 4.17</w:t>
      </w:r>
    </w:p>
    <w:p w14:paraId="567CB4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0.37 + 0.37 = 0.74</w:t>
      </w:r>
    </w:p>
    <w:p w14:paraId="108586F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4.17 + 4.17 = 8.34</w:t>
      </w:r>
    </w:p>
    <w:p w14:paraId="79D2596B" w14:textId="77777777" w:rsidR="00D222E7" w:rsidRPr="00D222E7" w:rsidRDefault="00D222E7" w:rsidP="00D222E7">
      <w:pPr>
        <w:rPr>
          <w:b/>
          <w:color w:val="000000"/>
        </w:rPr>
      </w:pPr>
    </w:p>
    <w:p w14:paraId="1C50565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F308AF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Песчано-гравийная смесь (ПГС)</w:t>
      </w:r>
    </w:p>
    <w:p w14:paraId="67B95814" w14:textId="77777777" w:rsidR="00D222E7" w:rsidRPr="00D222E7" w:rsidRDefault="00D222E7" w:rsidP="00D222E7">
      <w:pPr>
        <w:rPr>
          <w:color w:val="000000"/>
          <w:sz w:val="22"/>
        </w:rPr>
      </w:pPr>
    </w:p>
    <w:p w14:paraId="3B63C981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174CD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84AE41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2BCA31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9B13E5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02399F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8DF7C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60C76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3BC6E1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A0403F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1D32C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B5DDC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6BEC31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40</w:t>
      </w:r>
    </w:p>
    <w:p w14:paraId="146CC6A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0.5</w:t>
      </w:r>
    </w:p>
    <w:p w14:paraId="5898824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055560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3A312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0.002</w:t>
      </w:r>
    </w:p>
    <w:p w14:paraId="4D910D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67DC2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EEF76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8501B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B6788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0.5 · 0.002 · 9999 · (1-0.85) = 0.37</w:t>
      </w:r>
    </w:p>
    <w:p w14:paraId="07953B5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0.5 · 0.002 · 9999 · (365-(150 + 30)) · (1-0.85) = 4.17</w:t>
      </w:r>
    </w:p>
    <w:p w14:paraId="72D41F3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0.74 + 0.37 = 1.11</w:t>
      </w:r>
    </w:p>
    <w:p w14:paraId="29FC6A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8.34 + 4.17 = 12.5</w:t>
      </w:r>
    </w:p>
    <w:p w14:paraId="2F88A2DB" w14:textId="77777777" w:rsidR="00D222E7" w:rsidRPr="00D222E7" w:rsidRDefault="00D222E7" w:rsidP="00D222E7">
      <w:pPr>
        <w:rPr>
          <w:b/>
          <w:color w:val="000000"/>
        </w:rPr>
      </w:pPr>
    </w:p>
    <w:p w14:paraId="4F80E80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E7CEA3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Песчано-гравийная смесь (ПГС)</w:t>
      </w:r>
    </w:p>
    <w:p w14:paraId="58531FEC" w14:textId="77777777" w:rsidR="00D222E7" w:rsidRPr="00D222E7" w:rsidRDefault="00D222E7" w:rsidP="00D222E7">
      <w:pPr>
        <w:rPr>
          <w:color w:val="000000"/>
          <w:sz w:val="22"/>
        </w:rPr>
      </w:pPr>
    </w:p>
    <w:p w14:paraId="7EC8AA9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4DA1B5D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B4DDC7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BA4745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BA634B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5E2AB5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FBE7CA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3DAD2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903C4B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C1FC0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82B64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BEAE39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E2E7E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40</w:t>
      </w:r>
    </w:p>
    <w:p w14:paraId="03AC6C8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0.5</w:t>
      </w:r>
    </w:p>
    <w:p w14:paraId="2B76B7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46D1AE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325C6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0.002</w:t>
      </w:r>
    </w:p>
    <w:p w14:paraId="0A9606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A72EA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96BCFC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405AB9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D6FD1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0.5 · 0.002 · 9999 · (1-0.85) = 0.37</w:t>
      </w:r>
    </w:p>
    <w:p w14:paraId="07EB97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0.5 · 0.002 · 9999 · (365-(150 + 30)) · (1-0.85) = 4.17</w:t>
      </w:r>
    </w:p>
    <w:p w14:paraId="6FB0B0F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1.11 + 0.37 = 1.48</w:t>
      </w:r>
    </w:p>
    <w:p w14:paraId="476C90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12.5 + 4.17 = 16.67</w:t>
      </w:r>
    </w:p>
    <w:p w14:paraId="62FFF8B0" w14:textId="77777777" w:rsidR="00D222E7" w:rsidRPr="00D222E7" w:rsidRDefault="00D222E7" w:rsidP="00D222E7">
      <w:pPr>
        <w:rPr>
          <w:b/>
          <w:color w:val="000000"/>
        </w:rPr>
      </w:pPr>
    </w:p>
    <w:p w14:paraId="08D8069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DB45CB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Песчано-гравийная смесь (ПГС)</w:t>
      </w:r>
    </w:p>
    <w:p w14:paraId="37D0B6C0" w14:textId="77777777" w:rsidR="00D222E7" w:rsidRPr="00D222E7" w:rsidRDefault="00D222E7" w:rsidP="00D222E7">
      <w:pPr>
        <w:rPr>
          <w:color w:val="000000"/>
          <w:sz w:val="22"/>
        </w:rPr>
      </w:pPr>
    </w:p>
    <w:p w14:paraId="5A9D5594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7550E0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B5B637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DBD665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514970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1E4E5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2E2825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6D6F6A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6CB9BE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4907CF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F20A72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279359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772711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40</w:t>
      </w:r>
    </w:p>
    <w:p w14:paraId="14E933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0.5</w:t>
      </w:r>
    </w:p>
    <w:p w14:paraId="36A1D49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8091</w:t>
      </w:r>
    </w:p>
    <w:p w14:paraId="5891C31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2CC8FF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0.002</w:t>
      </w:r>
    </w:p>
    <w:p w14:paraId="01BC7D6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D4D27F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35EB45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A9B1E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54A24F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0.5 · 0.002 · 8091 · (1-0.85) = 0.299</w:t>
      </w:r>
    </w:p>
    <w:p w14:paraId="5F8C4B4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0.5 · 0.002 · 8091 · (365-(150 + 30)) · (1-0.85) = 3.375</w:t>
      </w:r>
    </w:p>
    <w:p w14:paraId="33A26C8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1.48 + 0.299 = 1.78</w:t>
      </w:r>
    </w:p>
    <w:p w14:paraId="3CD184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16.67 + 3.375 = 20.05</w:t>
      </w:r>
    </w:p>
    <w:p w14:paraId="616A790D" w14:textId="77777777" w:rsidR="00D222E7" w:rsidRPr="00D222E7" w:rsidRDefault="00D222E7" w:rsidP="00D222E7">
      <w:pPr>
        <w:rPr>
          <w:b/>
          <w:color w:val="000000"/>
        </w:rPr>
      </w:pPr>
    </w:p>
    <w:p w14:paraId="03C37FF1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57A057B7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C30E" w14:textId="3D51FF1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DC96" w14:textId="0DB3051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A92" w14:textId="27D836D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0FBC" w14:textId="2CBD12B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07D4863D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87B4" w14:textId="7F2E955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AD3" w14:textId="392534B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D09A" w14:textId="6364ADE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684" w14:textId="286FFA5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20.05</w:t>
            </w:r>
          </w:p>
        </w:tc>
      </w:tr>
    </w:tbl>
    <w:p w14:paraId="67D0BD3A" w14:textId="4CB2D5DE" w:rsidR="00D222E7" w:rsidRPr="00D222E7" w:rsidRDefault="00D222E7" w:rsidP="00D222E7">
      <w:pPr>
        <w:rPr>
          <w:color w:val="000000"/>
          <w:sz w:val="22"/>
        </w:rPr>
      </w:pPr>
    </w:p>
    <w:p w14:paraId="235A4AA1" w14:textId="77777777" w:rsidR="00D222E7" w:rsidRPr="00D222E7" w:rsidRDefault="00D222E7" w:rsidP="00D222E7">
      <w:pPr>
        <w:rPr>
          <w:color w:val="000000"/>
          <w:sz w:val="22"/>
        </w:rPr>
      </w:pPr>
    </w:p>
    <w:p w14:paraId="14BD191B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77DC4188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2248B067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0963EB1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70B146FE" w14:textId="77777777" w:rsidR="00D222E7" w:rsidRPr="00D222E7" w:rsidRDefault="00D222E7" w:rsidP="00D222E7">
      <w:pPr>
        <w:rPr>
          <w:color w:val="000000"/>
          <w:sz w:val="22"/>
        </w:rPr>
      </w:pPr>
    </w:p>
    <w:p w14:paraId="2509D59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Время:18:22:21</w:t>
      </w:r>
    </w:p>
    <w:p w14:paraId="7CB5B21E" w14:textId="77777777" w:rsidR="00D222E7" w:rsidRPr="00D222E7" w:rsidRDefault="00D222E7" w:rsidP="00D222E7">
      <w:pPr>
        <w:rPr>
          <w:color w:val="000000"/>
          <w:sz w:val="22"/>
        </w:rPr>
      </w:pPr>
    </w:p>
    <w:p w14:paraId="6621FE93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6F896541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2C5922D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3BE3BD0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01ED8937" w14:textId="77777777" w:rsidR="00D222E7" w:rsidRPr="00D222E7" w:rsidRDefault="00D222E7" w:rsidP="00D222E7">
      <w:pPr>
        <w:rPr>
          <w:color w:val="000000"/>
          <w:sz w:val="22"/>
        </w:rPr>
      </w:pPr>
    </w:p>
    <w:p w14:paraId="2345994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Источник загрязнения: 6011, Пылящая поверхность</w:t>
      </w:r>
    </w:p>
    <w:p w14:paraId="35D6784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6011 01, Склад ПРС №2</w:t>
      </w:r>
    </w:p>
    <w:p w14:paraId="0E5B118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0735491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683998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4102101" w14:textId="77777777" w:rsidR="00D222E7" w:rsidRPr="00D222E7" w:rsidRDefault="00D222E7" w:rsidP="00D222E7">
      <w:pPr>
        <w:rPr>
          <w:color w:val="000000"/>
          <w:sz w:val="22"/>
        </w:rPr>
      </w:pPr>
    </w:p>
    <w:p w14:paraId="01F745C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042055C" w14:textId="77777777" w:rsidR="00D222E7" w:rsidRPr="00D222E7" w:rsidRDefault="00D222E7" w:rsidP="00D222E7">
      <w:pPr>
        <w:rPr>
          <w:color w:val="000000"/>
          <w:sz w:val="22"/>
        </w:rPr>
      </w:pPr>
    </w:p>
    <w:p w14:paraId="5334F2B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5A1301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Песчано-гравийная смесь (ПГС)</w:t>
      </w:r>
    </w:p>
    <w:p w14:paraId="79E3E691" w14:textId="77777777" w:rsidR="00D222E7" w:rsidRPr="00D222E7" w:rsidRDefault="00D222E7" w:rsidP="00D222E7">
      <w:pPr>
        <w:rPr>
          <w:color w:val="000000"/>
          <w:sz w:val="22"/>
        </w:rPr>
      </w:pPr>
    </w:p>
    <w:p w14:paraId="2E39A51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2CAED5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0CC779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19A7FD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0B6F58E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D5A71A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3D193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E24F38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D48387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B9E3A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FCA21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A62216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8E26D5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40</w:t>
      </w:r>
    </w:p>
    <w:p w14:paraId="6044C2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0.5</w:t>
      </w:r>
    </w:p>
    <w:p w14:paraId="2817C3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3898B4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404EFC9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0.002</w:t>
      </w:r>
    </w:p>
    <w:p w14:paraId="31D54F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5F44B2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18EE9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F81FEA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486C6F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0.5 · 0.002 · 9999 · (1-0.85) = 0.37</w:t>
      </w:r>
    </w:p>
    <w:p w14:paraId="0A3A00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0.5 · 0.002 · 9999 · (365-(150 + 30)) · (1-0.85) = 4.17</w:t>
      </w:r>
    </w:p>
    <w:p w14:paraId="7FD31C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 + 0.37 = 0.37</w:t>
      </w:r>
    </w:p>
    <w:p w14:paraId="520C44D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0 + 4.17 = 4.17</w:t>
      </w:r>
    </w:p>
    <w:p w14:paraId="4D6D8718" w14:textId="77777777" w:rsidR="00D222E7" w:rsidRPr="00D222E7" w:rsidRDefault="00D222E7" w:rsidP="00D222E7">
      <w:pPr>
        <w:rPr>
          <w:b/>
          <w:color w:val="000000"/>
        </w:rPr>
      </w:pPr>
    </w:p>
    <w:p w14:paraId="4469495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CBC387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Песчано-гравийная смесь (ПГС)</w:t>
      </w:r>
    </w:p>
    <w:p w14:paraId="4CF675C0" w14:textId="77777777" w:rsidR="00D222E7" w:rsidRPr="00D222E7" w:rsidRDefault="00D222E7" w:rsidP="00D222E7">
      <w:pPr>
        <w:rPr>
          <w:color w:val="000000"/>
          <w:sz w:val="22"/>
        </w:rPr>
      </w:pPr>
    </w:p>
    <w:p w14:paraId="53BF1287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68D68D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FDB04C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DD172D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Степень открытости: с 4-х сторон</w:t>
      </w:r>
    </w:p>
    <w:p w14:paraId="3C5B504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243C84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D4B93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BD0D7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8231D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EF065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C6031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3471D52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56D83A2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40</w:t>
      </w:r>
    </w:p>
    <w:p w14:paraId="06FD23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0.5</w:t>
      </w:r>
    </w:p>
    <w:p w14:paraId="2CBAAA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8661</w:t>
      </w:r>
    </w:p>
    <w:p w14:paraId="4F7FC32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BE2F8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0.002</w:t>
      </w:r>
    </w:p>
    <w:p w14:paraId="41F006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21C0E3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0E5CF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6E75B4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7D8823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0.5 · 0.002 · 8661 · (1-0.85) = 0.32</w:t>
      </w:r>
    </w:p>
    <w:p w14:paraId="49B06C2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0.5 · 0.002 · 8661 · (365-(150 + 30)) · (1-0.85) = 3.61</w:t>
      </w:r>
    </w:p>
    <w:p w14:paraId="4230F5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0.37 + 0.32 = 0.69</w:t>
      </w:r>
    </w:p>
    <w:p w14:paraId="5A94E6E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4.17 + 3.61 = 7.78</w:t>
      </w:r>
    </w:p>
    <w:p w14:paraId="253777D3" w14:textId="77777777" w:rsidR="00D222E7" w:rsidRPr="00D222E7" w:rsidRDefault="00D222E7" w:rsidP="00D222E7">
      <w:pPr>
        <w:rPr>
          <w:b/>
          <w:color w:val="000000"/>
        </w:rPr>
      </w:pPr>
    </w:p>
    <w:p w14:paraId="0836DDAF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467B921B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2BB1" w14:textId="0DA0E16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E5A9" w14:textId="6FF45D8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85B8" w14:textId="0CB5ACF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D178" w14:textId="30BA136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6AF55C23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AB08" w14:textId="61DC89D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6C3" w14:textId="64A2243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9D0C" w14:textId="3B54945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6C5" w14:textId="36CBD48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7.78</w:t>
            </w:r>
          </w:p>
        </w:tc>
      </w:tr>
    </w:tbl>
    <w:p w14:paraId="613E4342" w14:textId="5BFCB19E" w:rsidR="00D222E7" w:rsidRPr="00D222E7" w:rsidRDefault="00D222E7" w:rsidP="00D222E7">
      <w:pPr>
        <w:rPr>
          <w:color w:val="000000"/>
          <w:sz w:val="22"/>
        </w:rPr>
      </w:pPr>
    </w:p>
    <w:p w14:paraId="3A7154E7" w14:textId="77777777" w:rsidR="00D222E7" w:rsidRPr="00D222E7" w:rsidRDefault="00D222E7" w:rsidP="00D222E7">
      <w:pPr>
        <w:rPr>
          <w:color w:val="000000"/>
          <w:sz w:val="22"/>
        </w:rPr>
      </w:pPr>
    </w:p>
    <w:p w14:paraId="42C8DF5D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087DA56B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3E8B7C4B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1E4E0B8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25D1A724" w14:textId="77777777" w:rsidR="00D222E7" w:rsidRPr="00D222E7" w:rsidRDefault="00D222E7" w:rsidP="00D222E7">
      <w:pPr>
        <w:rPr>
          <w:color w:val="000000"/>
          <w:sz w:val="22"/>
        </w:rPr>
      </w:pPr>
    </w:p>
    <w:p w14:paraId="383C55E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Время:12:46:58</w:t>
      </w:r>
    </w:p>
    <w:p w14:paraId="4F8F28B1" w14:textId="77777777" w:rsidR="00D222E7" w:rsidRPr="00D222E7" w:rsidRDefault="00D222E7" w:rsidP="00D222E7">
      <w:pPr>
        <w:rPr>
          <w:color w:val="000000"/>
          <w:sz w:val="22"/>
        </w:rPr>
      </w:pPr>
    </w:p>
    <w:p w14:paraId="51467679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6EC5F147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5EEE086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7DCFF95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43FE3FE" w14:textId="77777777" w:rsidR="00D222E7" w:rsidRPr="00D222E7" w:rsidRDefault="00D222E7" w:rsidP="00D222E7">
      <w:pPr>
        <w:rPr>
          <w:color w:val="000000"/>
          <w:sz w:val="22"/>
        </w:rPr>
      </w:pPr>
    </w:p>
    <w:p w14:paraId="3CE09B1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6012, Пылящая поверхность</w:t>
      </w:r>
    </w:p>
    <w:p w14:paraId="381D9E5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6012 01, Внешний отвал вскрышных пород</w:t>
      </w:r>
    </w:p>
    <w:p w14:paraId="6E0647F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6C6B287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F6D6FE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FB208FE" w14:textId="77777777" w:rsidR="00D222E7" w:rsidRPr="00D222E7" w:rsidRDefault="00D222E7" w:rsidP="00D222E7">
      <w:pPr>
        <w:rPr>
          <w:color w:val="000000"/>
          <w:sz w:val="22"/>
        </w:rPr>
      </w:pPr>
    </w:p>
    <w:p w14:paraId="0801DCE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A382267" w14:textId="77777777" w:rsidR="00D222E7" w:rsidRPr="00D222E7" w:rsidRDefault="00D222E7" w:rsidP="00D222E7">
      <w:pPr>
        <w:rPr>
          <w:color w:val="000000"/>
          <w:sz w:val="22"/>
        </w:rPr>
      </w:pPr>
    </w:p>
    <w:p w14:paraId="7184717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2ABE2A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0BE42718" w14:textId="77777777" w:rsidR="00D222E7" w:rsidRPr="00D222E7" w:rsidRDefault="00D222E7" w:rsidP="00D222E7">
      <w:pPr>
        <w:rPr>
          <w:color w:val="000000"/>
          <w:sz w:val="22"/>
        </w:rPr>
      </w:pPr>
    </w:p>
    <w:p w14:paraId="3A1617C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5614B4D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368E3A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D0ED63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7B458A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8D3CE3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72031A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6BE00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09C4B3F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AFCC8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AC3CAC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88AD0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E7096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62BAAF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2A982F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26266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9A0A6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ECA27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FD80E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0E315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C6A3A2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87FF0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625056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583CF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 + 0.37 = 0.37</w:t>
      </w:r>
    </w:p>
    <w:p w14:paraId="425E2E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0 + 4.17 = 4.17</w:t>
      </w:r>
    </w:p>
    <w:p w14:paraId="1D9619E8" w14:textId="77777777" w:rsidR="00D222E7" w:rsidRPr="00D222E7" w:rsidRDefault="00D222E7" w:rsidP="00D222E7">
      <w:pPr>
        <w:rPr>
          <w:b/>
          <w:color w:val="000000"/>
        </w:rPr>
      </w:pPr>
    </w:p>
    <w:p w14:paraId="39E4FA3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3DFF4B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374C24D" w14:textId="77777777" w:rsidR="00D222E7" w:rsidRPr="00D222E7" w:rsidRDefault="00D222E7" w:rsidP="00D222E7">
      <w:pPr>
        <w:rPr>
          <w:color w:val="000000"/>
          <w:sz w:val="22"/>
        </w:rPr>
      </w:pPr>
    </w:p>
    <w:p w14:paraId="1C18A9C9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206FD4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9858DF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5542A8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7A27DBD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B110F5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9D826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81A8FA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38C56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975F6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D9B83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C6832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CB429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41F6C3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F0AEAC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848CB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4A387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9F1D3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AAA3FA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EE427F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710A9B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4EFEECF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FD71F8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1A39069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0.37 + 0.37 = 0.74</w:t>
      </w:r>
    </w:p>
    <w:p w14:paraId="60A93DF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4.17 + 4.17 = 8.34</w:t>
      </w:r>
    </w:p>
    <w:p w14:paraId="6701FC83" w14:textId="77777777" w:rsidR="00D222E7" w:rsidRPr="00D222E7" w:rsidRDefault="00D222E7" w:rsidP="00D222E7">
      <w:pPr>
        <w:rPr>
          <w:b/>
          <w:color w:val="000000"/>
        </w:rPr>
      </w:pPr>
    </w:p>
    <w:p w14:paraId="2861639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F22C3E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38FC57B" w14:textId="77777777" w:rsidR="00D222E7" w:rsidRPr="00D222E7" w:rsidRDefault="00D222E7" w:rsidP="00D222E7">
      <w:pPr>
        <w:rPr>
          <w:color w:val="000000"/>
          <w:sz w:val="22"/>
        </w:rPr>
      </w:pPr>
    </w:p>
    <w:p w14:paraId="36ABADE7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87C04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F4DEC5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AE39F6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7EF82C8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76773D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DAA78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459CBE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C7F81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3FD7E1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4D5F0B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3CB8DF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346B3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737E4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8D486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71E625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4FB93E5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8556D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118B0B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9B6178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2E822F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FD9F3E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917F17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E5EAD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0.74 + 0.37 = 1.11</w:t>
      </w:r>
    </w:p>
    <w:p w14:paraId="134BD2C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8.34 + 4.17 = 12.5</w:t>
      </w:r>
    </w:p>
    <w:p w14:paraId="3F02A80E" w14:textId="77777777" w:rsidR="00D222E7" w:rsidRPr="00D222E7" w:rsidRDefault="00D222E7" w:rsidP="00D222E7">
      <w:pPr>
        <w:rPr>
          <w:b/>
          <w:color w:val="000000"/>
        </w:rPr>
      </w:pPr>
    </w:p>
    <w:p w14:paraId="6EF5C44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3C67BFB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Материал: Песчаник</w:t>
      </w:r>
    </w:p>
    <w:p w14:paraId="693A5CE3" w14:textId="77777777" w:rsidR="00D222E7" w:rsidRPr="00D222E7" w:rsidRDefault="00D222E7" w:rsidP="00D222E7">
      <w:pPr>
        <w:rPr>
          <w:color w:val="000000"/>
          <w:sz w:val="22"/>
        </w:rPr>
      </w:pPr>
    </w:p>
    <w:p w14:paraId="4BB702A4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A07371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E87751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D829DF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FA0FF6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AC93F3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A0156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801D4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D82F18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0D41A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9C9E1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3FF545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C7CE0C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49DE64A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51CBD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8216B3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9237B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154D83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983AF4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6CE049E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F58EB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F4CB1B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DB05E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5E3159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1.11 + 0.37 = 1.48</w:t>
      </w:r>
    </w:p>
    <w:p w14:paraId="79175B2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12.5 + 4.17 = 16.67</w:t>
      </w:r>
    </w:p>
    <w:p w14:paraId="06074456" w14:textId="77777777" w:rsidR="00D222E7" w:rsidRPr="00D222E7" w:rsidRDefault="00D222E7" w:rsidP="00D222E7">
      <w:pPr>
        <w:rPr>
          <w:b/>
          <w:color w:val="000000"/>
        </w:rPr>
      </w:pPr>
    </w:p>
    <w:p w14:paraId="1715CA3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FA80D9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293C7DDC" w14:textId="77777777" w:rsidR="00D222E7" w:rsidRPr="00D222E7" w:rsidRDefault="00D222E7" w:rsidP="00D222E7">
      <w:pPr>
        <w:rPr>
          <w:color w:val="000000"/>
          <w:sz w:val="22"/>
        </w:rPr>
      </w:pPr>
    </w:p>
    <w:p w14:paraId="12E704AA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290FCA3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EAA186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D07168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68DAA3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65C3F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9FB7D4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A5EE2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69E9BDF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C35FB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CCC9A6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21CAE3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770434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6DB9AC9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D9DE4F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8C010E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F75EC0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CB1E0D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202C2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FFA7F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EFFB8F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3E9CAC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6FE15B5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8D912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1.48 + 0.37 = 1.85</w:t>
      </w:r>
    </w:p>
    <w:p w14:paraId="5C5A992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16.67 + 4.17 = 20.84</w:t>
      </w:r>
    </w:p>
    <w:p w14:paraId="2FF3F463" w14:textId="77777777" w:rsidR="00D222E7" w:rsidRPr="00D222E7" w:rsidRDefault="00D222E7" w:rsidP="00D222E7">
      <w:pPr>
        <w:rPr>
          <w:b/>
          <w:color w:val="000000"/>
        </w:rPr>
      </w:pPr>
    </w:p>
    <w:p w14:paraId="5922EE3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81848D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F37454B" w14:textId="77777777" w:rsidR="00D222E7" w:rsidRPr="00D222E7" w:rsidRDefault="00D222E7" w:rsidP="00D222E7">
      <w:pPr>
        <w:rPr>
          <w:color w:val="000000"/>
          <w:sz w:val="22"/>
        </w:rPr>
      </w:pPr>
    </w:p>
    <w:p w14:paraId="4EDBE4D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DBB329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FC23D1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6CF4A8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7289279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44A7CF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7C637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87BC8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6B8D85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EDDCF8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9ECFE5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4D747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331CD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59593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7200472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1C5C1B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0A78ADE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461E56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60ABD5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51C253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E5026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5B9CEC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BF442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3EE59B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1.85 + 0.37 = 2.22</w:t>
      </w:r>
    </w:p>
    <w:p w14:paraId="6FD42C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20.84 + 4.17 = 25</w:t>
      </w:r>
    </w:p>
    <w:p w14:paraId="17FF3A91" w14:textId="77777777" w:rsidR="00D222E7" w:rsidRPr="00D222E7" w:rsidRDefault="00D222E7" w:rsidP="00D222E7">
      <w:pPr>
        <w:rPr>
          <w:b/>
          <w:color w:val="000000"/>
        </w:rPr>
      </w:pPr>
    </w:p>
    <w:p w14:paraId="1F8C396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C9CFE1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4E6A6E3A" w14:textId="77777777" w:rsidR="00D222E7" w:rsidRPr="00D222E7" w:rsidRDefault="00D222E7" w:rsidP="00D222E7">
      <w:pPr>
        <w:rPr>
          <w:color w:val="000000"/>
          <w:sz w:val="22"/>
        </w:rPr>
      </w:pPr>
    </w:p>
    <w:p w14:paraId="5D7E62B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22E7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055D04D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C8B283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7F1664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75F1C49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F733F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62F1C4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96121D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AC5BC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D02AC3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1E3D3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C831A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E90069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9F6D8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DBA116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2F8CE7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70A02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94E12C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37F200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83483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509223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D6F479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13F14D6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78294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2.22 + 0.37 = 2.59</w:t>
      </w:r>
    </w:p>
    <w:p w14:paraId="1A03598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25 + 4.17 = 29.17</w:t>
      </w:r>
    </w:p>
    <w:p w14:paraId="0F4659E7" w14:textId="77777777" w:rsidR="00D222E7" w:rsidRPr="00D222E7" w:rsidRDefault="00D222E7" w:rsidP="00D222E7">
      <w:pPr>
        <w:rPr>
          <w:b/>
          <w:color w:val="000000"/>
        </w:rPr>
      </w:pPr>
    </w:p>
    <w:p w14:paraId="56883F4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D54E87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C5B7243" w14:textId="77777777" w:rsidR="00D222E7" w:rsidRPr="00D222E7" w:rsidRDefault="00D222E7" w:rsidP="00D222E7">
      <w:pPr>
        <w:rPr>
          <w:color w:val="000000"/>
          <w:sz w:val="22"/>
        </w:rPr>
      </w:pPr>
    </w:p>
    <w:p w14:paraId="7F3E34EB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1DB214B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14585E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027795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3992C7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9C91E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8BEF1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C07A8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6EEB55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733AD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EDEFBC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397CA6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4314A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57EADB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A7FC62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D6F5BF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4148DD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DB5DC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EE4FA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B4B45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9CB0F0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11A95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8664A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21004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2.59 + 0.37 = 2.96</w:t>
      </w:r>
    </w:p>
    <w:p w14:paraId="6A0C39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29.17 + 4.17 = 33.34</w:t>
      </w:r>
    </w:p>
    <w:p w14:paraId="41108C34" w14:textId="77777777" w:rsidR="00D222E7" w:rsidRPr="00D222E7" w:rsidRDefault="00D222E7" w:rsidP="00D222E7">
      <w:pPr>
        <w:rPr>
          <w:b/>
          <w:color w:val="000000"/>
        </w:rPr>
      </w:pPr>
    </w:p>
    <w:p w14:paraId="41A56B4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9EE386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631D35A" w14:textId="77777777" w:rsidR="00D222E7" w:rsidRPr="00D222E7" w:rsidRDefault="00D222E7" w:rsidP="00D222E7">
      <w:pPr>
        <w:rPr>
          <w:color w:val="000000"/>
          <w:sz w:val="22"/>
        </w:rPr>
      </w:pPr>
    </w:p>
    <w:p w14:paraId="7CA1C1D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591628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F319A5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10BCB1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73DE15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507435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8A31E0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07BAC2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51D731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74FE05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A2D16E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72E92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BBF9AE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9F595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9A74B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280909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057EF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8FEDF0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9060E5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37819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CECF1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CD28CD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965CFE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E896B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2.96 + 0.37 = 3.33</w:t>
      </w:r>
    </w:p>
    <w:p w14:paraId="409F409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33.34 + 4.17 = 37.5</w:t>
      </w:r>
    </w:p>
    <w:p w14:paraId="47C6CEFC" w14:textId="77777777" w:rsidR="00D222E7" w:rsidRPr="00D222E7" w:rsidRDefault="00D222E7" w:rsidP="00D222E7">
      <w:pPr>
        <w:rPr>
          <w:b/>
          <w:color w:val="000000"/>
        </w:rPr>
      </w:pPr>
    </w:p>
    <w:p w14:paraId="558CB10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F2C92F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265A553C" w14:textId="77777777" w:rsidR="00D222E7" w:rsidRPr="00D222E7" w:rsidRDefault="00D222E7" w:rsidP="00D222E7">
      <w:pPr>
        <w:rPr>
          <w:color w:val="000000"/>
          <w:sz w:val="22"/>
        </w:rPr>
      </w:pPr>
    </w:p>
    <w:p w14:paraId="6505E0EA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7E3CC1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515F78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DCD5AA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Степень открытости: с 4-х сторон</w:t>
      </w:r>
    </w:p>
    <w:p w14:paraId="5FD35AA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53E704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BE853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399C88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AFCCB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0FE553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F22AB9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960A2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863BB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50A287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73FB34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CA3E77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EBF533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3316B2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D1562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0F0E9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074E6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6C55E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540D01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7CF6F8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3.33 + 0.37 = 3.7</w:t>
      </w:r>
    </w:p>
    <w:p w14:paraId="508E6CC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37.5 + 4.17 = 41.7</w:t>
      </w:r>
    </w:p>
    <w:p w14:paraId="21AFD2EA" w14:textId="77777777" w:rsidR="00D222E7" w:rsidRPr="00D222E7" w:rsidRDefault="00D222E7" w:rsidP="00D222E7">
      <w:pPr>
        <w:rPr>
          <w:b/>
          <w:color w:val="000000"/>
        </w:rPr>
      </w:pPr>
    </w:p>
    <w:p w14:paraId="0689FB7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8F6A8A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C9F2420" w14:textId="77777777" w:rsidR="00D222E7" w:rsidRPr="00D222E7" w:rsidRDefault="00D222E7" w:rsidP="00D222E7">
      <w:pPr>
        <w:rPr>
          <w:color w:val="000000"/>
          <w:sz w:val="22"/>
        </w:rPr>
      </w:pPr>
    </w:p>
    <w:p w14:paraId="235E86F4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9293C5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D9E22C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FEC2B3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0F3E08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0AACC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2F7273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1CC14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33DB42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3991C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98F4D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9DACE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0138CE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DBF594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8C290E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737D53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B8348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6DCE2B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16DA7C9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6A528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D53FE0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00386C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00D16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2D51C3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3.7 + 0.37 = 4.07</w:t>
      </w:r>
    </w:p>
    <w:p w14:paraId="38A889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41.7 + 4.17 = 45.9</w:t>
      </w:r>
    </w:p>
    <w:p w14:paraId="42ABDC33" w14:textId="77777777" w:rsidR="00D222E7" w:rsidRPr="00D222E7" w:rsidRDefault="00D222E7" w:rsidP="00D222E7">
      <w:pPr>
        <w:rPr>
          <w:b/>
          <w:color w:val="000000"/>
        </w:rPr>
      </w:pPr>
    </w:p>
    <w:p w14:paraId="5821266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AB882A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2F46B3B5" w14:textId="77777777" w:rsidR="00D222E7" w:rsidRPr="00D222E7" w:rsidRDefault="00D222E7" w:rsidP="00D222E7">
      <w:pPr>
        <w:rPr>
          <w:color w:val="000000"/>
          <w:sz w:val="22"/>
        </w:rPr>
      </w:pPr>
    </w:p>
    <w:p w14:paraId="41CAA11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438F82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415D9D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7BB3EEA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2B8CC75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3E169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E1EC3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852C6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F9EF82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5F121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A2EF42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320DD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96F6E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7CE06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66ACB98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7AD0518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F65F96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A8450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CD173A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712D2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99A08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D7F38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E8FBA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137DA4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4.07 + 0.37 = 4.44</w:t>
      </w:r>
    </w:p>
    <w:p w14:paraId="1D2A9C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45.9 + 4.17 = 50.1</w:t>
      </w:r>
    </w:p>
    <w:p w14:paraId="64465AD2" w14:textId="77777777" w:rsidR="00D222E7" w:rsidRPr="00D222E7" w:rsidRDefault="00D222E7" w:rsidP="00D222E7">
      <w:pPr>
        <w:rPr>
          <w:b/>
          <w:color w:val="000000"/>
        </w:rPr>
      </w:pPr>
    </w:p>
    <w:p w14:paraId="6090317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561E1B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4E62F79" w14:textId="77777777" w:rsidR="00D222E7" w:rsidRPr="00D222E7" w:rsidRDefault="00D222E7" w:rsidP="00D222E7">
      <w:pPr>
        <w:rPr>
          <w:color w:val="000000"/>
          <w:sz w:val="22"/>
        </w:rPr>
      </w:pPr>
    </w:p>
    <w:p w14:paraId="7556A53B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44FA187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E56113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AA8395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C230EB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9B8CC2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372A7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B2EC85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553571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5A1F4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1FE9BB6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BE2CD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4BFCBE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78B2A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0ACA03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BF15D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2FE75B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C8AD30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54A590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4F205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C331A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936C52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D1551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B5004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4.44 + 0.37 = 4.81</w:t>
      </w:r>
    </w:p>
    <w:p w14:paraId="02DAD48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50.1 + 4.17 = 54.3</w:t>
      </w:r>
    </w:p>
    <w:p w14:paraId="5A3CC838" w14:textId="77777777" w:rsidR="00D222E7" w:rsidRPr="00D222E7" w:rsidRDefault="00D222E7" w:rsidP="00D222E7">
      <w:pPr>
        <w:rPr>
          <w:b/>
          <w:color w:val="000000"/>
        </w:rPr>
      </w:pPr>
    </w:p>
    <w:p w14:paraId="0C8B31C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788E9A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C2B0375" w14:textId="77777777" w:rsidR="00D222E7" w:rsidRPr="00D222E7" w:rsidRDefault="00D222E7" w:rsidP="00D222E7">
      <w:pPr>
        <w:rPr>
          <w:color w:val="000000"/>
          <w:sz w:val="22"/>
        </w:rPr>
      </w:pPr>
    </w:p>
    <w:p w14:paraId="6729EE91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4B69D2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BA5E21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A90DD0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45FE7F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B8D53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F1780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4BB2D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19A5D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65EB3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A7083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233AD1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7068C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78D7C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09A61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5D49D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170CB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197BB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B286AE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50E30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56C43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7D7A0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4BFD6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787D26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4.81 + 0.37 = 5.18</w:t>
      </w:r>
    </w:p>
    <w:p w14:paraId="112781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54.3 + 4.17 = 58.5</w:t>
      </w:r>
    </w:p>
    <w:p w14:paraId="3B3C9D06" w14:textId="77777777" w:rsidR="00D222E7" w:rsidRPr="00D222E7" w:rsidRDefault="00D222E7" w:rsidP="00D222E7">
      <w:pPr>
        <w:rPr>
          <w:b/>
          <w:color w:val="000000"/>
        </w:rPr>
      </w:pPr>
    </w:p>
    <w:p w14:paraId="5D7D087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30CC848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47566A4" w14:textId="77777777" w:rsidR="00D222E7" w:rsidRPr="00D222E7" w:rsidRDefault="00D222E7" w:rsidP="00D222E7">
      <w:pPr>
        <w:rPr>
          <w:color w:val="000000"/>
          <w:sz w:val="22"/>
        </w:rPr>
      </w:pPr>
    </w:p>
    <w:p w14:paraId="58E65181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5D4DE9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54B592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9A5DBD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25EFFDF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51CE3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8AA14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6BF3F7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BA239A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A1402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51452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D0A6C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227C0E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2620B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7AEC21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739AE0A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1CE2D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FE0F3B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FCB9F5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7F4A45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03C81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50DC7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C3A69E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021E5E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5.18 + 0.37 = 5.55</w:t>
      </w:r>
    </w:p>
    <w:p w14:paraId="5652C6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58.5 + 4.17 = 62.7</w:t>
      </w:r>
    </w:p>
    <w:p w14:paraId="29D3D710" w14:textId="77777777" w:rsidR="00D222E7" w:rsidRPr="00D222E7" w:rsidRDefault="00D222E7" w:rsidP="00D222E7">
      <w:pPr>
        <w:rPr>
          <w:b/>
          <w:color w:val="000000"/>
        </w:rPr>
      </w:pPr>
    </w:p>
    <w:p w14:paraId="53EE45D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62C5B9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75A4CA6" w14:textId="77777777" w:rsidR="00D222E7" w:rsidRPr="00D222E7" w:rsidRDefault="00D222E7" w:rsidP="00D222E7">
      <w:pPr>
        <w:rPr>
          <w:color w:val="000000"/>
          <w:sz w:val="22"/>
        </w:rPr>
      </w:pPr>
    </w:p>
    <w:p w14:paraId="43CC6D7A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0CD5588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6FAC48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131BE5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4A8F13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1E6BBE9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7B134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1A638D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4243CE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F80CC8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FF9CC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20F18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C25C0F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245372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31601B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7238B2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2AE22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D9F78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558C18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4194E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66694A3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8DC0C6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645F03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60B7B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5.55 + 0.37 = 5.92</w:t>
      </w:r>
    </w:p>
    <w:p w14:paraId="17E3512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62.7 + 4.17 = 66.9</w:t>
      </w:r>
    </w:p>
    <w:p w14:paraId="387A7932" w14:textId="77777777" w:rsidR="00D222E7" w:rsidRPr="00D222E7" w:rsidRDefault="00D222E7" w:rsidP="00D222E7">
      <w:pPr>
        <w:rPr>
          <w:b/>
          <w:color w:val="000000"/>
        </w:rPr>
      </w:pPr>
    </w:p>
    <w:p w14:paraId="7F94C15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3A430B2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20B7769D" w14:textId="77777777" w:rsidR="00D222E7" w:rsidRPr="00D222E7" w:rsidRDefault="00D222E7" w:rsidP="00D222E7">
      <w:pPr>
        <w:rPr>
          <w:color w:val="000000"/>
          <w:sz w:val="22"/>
        </w:rPr>
      </w:pPr>
    </w:p>
    <w:p w14:paraId="044B888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15A26B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116575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BB4AC6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708EA9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20320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C54729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2E9F1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2CAE6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FF2919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B5779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7FC80C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158FA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634E958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B5168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3C665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8445F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4E64C5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1DC2958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5B921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B17F45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2FAA30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6158DCC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DAEE2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5.92 + 0.37 = 6.29</w:t>
      </w:r>
    </w:p>
    <w:p w14:paraId="3BC8E6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66.9 + 4.17 = 71.1</w:t>
      </w:r>
    </w:p>
    <w:p w14:paraId="112A13CB" w14:textId="77777777" w:rsidR="00D222E7" w:rsidRPr="00D222E7" w:rsidRDefault="00D222E7" w:rsidP="00D222E7">
      <w:pPr>
        <w:rPr>
          <w:b/>
          <w:color w:val="000000"/>
        </w:rPr>
      </w:pPr>
    </w:p>
    <w:p w14:paraId="1777E9B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7E073B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Материал: Песчаник</w:t>
      </w:r>
    </w:p>
    <w:p w14:paraId="0681C22E" w14:textId="77777777" w:rsidR="00D222E7" w:rsidRPr="00D222E7" w:rsidRDefault="00D222E7" w:rsidP="00D222E7">
      <w:pPr>
        <w:rPr>
          <w:color w:val="000000"/>
          <w:sz w:val="22"/>
        </w:rPr>
      </w:pPr>
    </w:p>
    <w:p w14:paraId="01B4F7E7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DE577CB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224606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765C70F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8EBF08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EF88BE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26EB04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E4AF21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532543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EA343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98D2F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9BBB8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71C514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3203A8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ADBFE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18225E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E5001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4462C9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0BA685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10EB9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05B8F0F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941286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088F1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42D49F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6.29 + 0.37 = 6.66</w:t>
      </w:r>
    </w:p>
    <w:p w14:paraId="19BE04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71.1 + 4.17 = 75.3</w:t>
      </w:r>
    </w:p>
    <w:p w14:paraId="1C9AA78D" w14:textId="77777777" w:rsidR="00D222E7" w:rsidRPr="00D222E7" w:rsidRDefault="00D222E7" w:rsidP="00D222E7">
      <w:pPr>
        <w:rPr>
          <w:b/>
          <w:color w:val="000000"/>
        </w:rPr>
      </w:pPr>
    </w:p>
    <w:p w14:paraId="3B171FD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AD4D04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2FF6CCED" w14:textId="77777777" w:rsidR="00D222E7" w:rsidRPr="00D222E7" w:rsidRDefault="00D222E7" w:rsidP="00D222E7">
      <w:pPr>
        <w:rPr>
          <w:color w:val="000000"/>
          <w:sz w:val="22"/>
        </w:rPr>
      </w:pPr>
    </w:p>
    <w:p w14:paraId="364F9EC6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FE37B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D6D160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D9210F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C87524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480DEF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F53F18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2753C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77B0C1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6B1C7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0BE69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76F33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854C9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215BBC0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39E39F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C3656B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D3E9D3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7E60C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7436D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514F64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93E66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7FC756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82DF1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391FDA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6.66 + 0.37 = 7.03</w:t>
      </w:r>
    </w:p>
    <w:p w14:paraId="046FF4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75.3 + 4.17 = 79.5</w:t>
      </w:r>
    </w:p>
    <w:p w14:paraId="22FBBD06" w14:textId="77777777" w:rsidR="00D222E7" w:rsidRPr="00D222E7" w:rsidRDefault="00D222E7" w:rsidP="00D222E7">
      <w:pPr>
        <w:rPr>
          <w:b/>
          <w:color w:val="000000"/>
        </w:rPr>
      </w:pPr>
    </w:p>
    <w:p w14:paraId="4B1C404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ADBFF3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69F6FDB" w14:textId="77777777" w:rsidR="00D222E7" w:rsidRPr="00D222E7" w:rsidRDefault="00D222E7" w:rsidP="00D222E7">
      <w:pPr>
        <w:rPr>
          <w:color w:val="000000"/>
          <w:sz w:val="22"/>
        </w:rPr>
      </w:pPr>
    </w:p>
    <w:p w14:paraId="07D527A8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26766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3A806C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37E369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F0BFEB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178997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D81B9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87D2F8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0892CD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27745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24A5EE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B7962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DDAE8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0DDF3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39346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5055CE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2F558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917DF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0F08B5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C27F55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466451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85810D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61C6B3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EC1004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7.03 + 0.37 = 7.4</w:t>
      </w:r>
    </w:p>
    <w:p w14:paraId="5E5A5D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79.5 + 4.17 = 83.7</w:t>
      </w:r>
    </w:p>
    <w:p w14:paraId="2079CA73" w14:textId="77777777" w:rsidR="00D222E7" w:rsidRPr="00D222E7" w:rsidRDefault="00D222E7" w:rsidP="00D222E7">
      <w:pPr>
        <w:rPr>
          <w:b/>
          <w:color w:val="000000"/>
        </w:rPr>
      </w:pPr>
    </w:p>
    <w:p w14:paraId="083A44E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7EC2E7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8928873" w14:textId="77777777" w:rsidR="00D222E7" w:rsidRPr="00D222E7" w:rsidRDefault="00D222E7" w:rsidP="00D222E7">
      <w:pPr>
        <w:rPr>
          <w:color w:val="000000"/>
          <w:sz w:val="22"/>
        </w:rPr>
      </w:pPr>
    </w:p>
    <w:p w14:paraId="1D3D6CBA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22E7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657ED862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DE7DFA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9C6EC2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B37B9B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DF485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D4AB1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DA649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D16AF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AD29A3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2F2E5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E899A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F3434F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5D3F9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B09037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105B2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026D52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B4F0C7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6D50F4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C9D85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85236B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D543C6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62C02F4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23243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7.4 + 0.37 = 7.77</w:t>
      </w:r>
    </w:p>
    <w:p w14:paraId="318C7B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83.7 + 4.17 = 87.9</w:t>
      </w:r>
    </w:p>
    <w:p w14:paraId="5B77A6E1" w14:textId="77777777" w:rsidR="00D222E7" w:rsidRPr="00D222E7" w:rsidRDefault="00D222E7" w:rsidP="00D222E7">
      <w:pPr>
        <w:rPr>
          <w:b/>
          <w:color w:val="000000"/>
        </w:rPr>
      </w:pPr>
    </w:p>
    <w:p w14:paraId="6837DE3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8BDF24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461CED3" w14:textId="77777777" w:rsidR="00D222E7" w:rsidRPr="00D222E7" w:rsidRDefault="00D222E7" w:rsidP="00D222E7">
      <w:pPr>
        <w:rPr>
          <w:color w:val="000000"/>
          <w:sz w:val="22"/>
        </w:rPr>
      </w:pPr>
    </w:p>
    <w:p w14:paraId="3B235304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B4050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F05D09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D8F836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96E1CC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D245C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8E744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E55E7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D3F033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27B908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59C702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74D1B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32CE9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CE377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2BA86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C8F45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0B5997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EE862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CDD119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83E87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633A86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5A5158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6F5D5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E8DA0A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7.77 + 0.37 = 8.14</w:t>
      </w:r>
    </w:p>
    <w:p w14:paraId="258A4A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87.9 + 4.17 = 92.1</w:t>
      </w:r>
    </w:p>
    <w:p w14:paraId="3D33127F" w14:textId="77777777" w:rsidR="00D222E7" w:rsidRPr="00D222E7" w:rsidRDefault="00D222E7" w:rsidP="00D222E7">
      <w:pPr>
        <w:rPr>
          <w:b/>
          <w:color w:val="000000"/>
        </w:rPr>
      </w:pPr>
    </w:p>
    <w:p w14:paraId="6205D6A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F1661D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0C4A7D4A" w14:textId="77777777" w:rsidR="00D222E7" w:rsidRPr="00D222E7" w:rsidRDefault="00D222E7" w:rsidP="00D222E7">
      <w:pPr>
        <w:rPr>
          <w:color w:val="000000"/>
          <w:sz w:val="22"/>
        </w:rPr>
      </w:pPr>
    </w:p>
    <w:p w14:paraId="658DFEEA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C0538D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80327B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E4E916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163B4E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50532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A1DEC4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AAC4C1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9FF8CD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7BB882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3224D1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168AB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2A6FF5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BB418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60445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512D0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D42023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95116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1DCD6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B364D8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DE2F4F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B357C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D5764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EC407A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8.14 + 0.37 = 8.51</w:t>
      </w:r>
    </w:p>
    <w:p w14:paraId="2794EA0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92.1 + 4.17 = 96.3</w:t>
      </w:r>
    </w:p>
    <w:p w14:paraId="463FEB57" w14:textId="77777777" w:rsidR="00D222E7" w:rsidRPr="00D222E7" w:rsidRDefault="00D222E7" w:rsidP="00D222E7">
      <w:pPr>
        <w:rPr>
          <w:b/>
          <w:color w:val="000000"/>
        </w:rPr>
      </w:pPr>
    </w:p>
    <w:p w14:paraId="7B55A50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3C193F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E40BB06" w14:textId="77777777" w:rsidR="00D222E7" w:rsidRPr="00D222E7" w:rsidRDefault="00D222E7" w:rsidP="00D222E7">
      <w:pPr>
        <w:rPr>
          <w:color w:val="000000"/>
          <w:sz w:val="22"/>
        </w:rPr>
      </w:pPr>
    </w:p>
    <w:p w14:paraId="084611D0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F649D0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C9DD44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2727D2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Степень открытости: с 4-х сторон</w:t>
      </w:r>
    </w:p>
    <w:p w14:paraId="564FC36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3D896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FF3D3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DE7D3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319D46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56687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6CEFF3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DA200C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4289612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299C1A3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BFEBBE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EE295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0BB7EF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F010C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5DA38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0FA8F2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D6201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EBC55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2AD3B2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A4D338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8.51 + 0.37 = 8.88</w:t>
      </w:r>
    </w:p>
    <w:p w14:paraId="41516E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96.3 + 4.17 = 100.5</w:t>
      </w:r>
    </w:p>
    <w:p w14:paraId="37A1836D" w14:textId="77777777" w:rsidR="00D222E7" w:rsidRPr="00D222E7" w:rsidRDefault="00D222E7" w:rsidP="00D222E7">
      <w:pPr>
        <w:rPr>
          <w:b/>
          <w:color w:val="000000"/>
        </w:rPr>
      </w:pPr>
    </w:p>
    <w:p w14:paraId="721609E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31BD96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60831B4" w14:textId="77777777" w:rsidR="00D222E7" w:rsidRPr="00D222E7" w:rsidRDefault="00D222E7" w:rsidP="00D222E7">
      <w:pPr>
        <w:rPr>
          <w:color w:val="000000"/>
          <w:sz w:val="22"/>
        </w:rPr>
      </w:pPr>
    </w:p>
    <w:p w14:paraId="0CFBA0C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043405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DB22A7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777D474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484CDE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BE421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C332D1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E49A90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5DECC1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861BF3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767F4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3B74B2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BE332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618745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6B7F9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172787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64FB6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A3755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FC8AC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6AA338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EE09A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D773A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AE707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282A6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8.88 + 0.37 = 9.25</w:t>
      </w:r>
    </w:p>
    <w:p w14:paraId="00D405D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100.5 + 4.17 = 104.7</w:t>
      </w:r>
    </w:p>
    <w:p w14:paraId="3E3DCBE9" w14:textId="77777777" w:rsidR="00D222E7" w:rsidRPr="00D222E7" w:rsidRDefault="00D222E7" w:rsidP="00D222E7">
      <w:pPr>
        <w:rPr>
          <w:b/>
          <w:color w:val="000000"/>
        </w:rPr>
      </w:pPr>
    </w:p>
    <w:p w14:paraId="02403CE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4192C2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404E3AA6" w14:textId="77777777" w:rsidR="00D222E7" w:rsidRPr="00D222E7" w:rsidRDefault="00D222E7" w:rsidP="00D222E7">
      <w:pPr>
        <w:rPr>
          <w:color w:val="000000"/>
          <w:sz w:val="22"/>
        </w:rPr>
      </w:pPr>
    </w:p>
    <w:p w14:paraId="12649E5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2EE5E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3DADA3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5EC45E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CC9201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222C08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E2605F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7697CB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E5C4B0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7C8C0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27B7A0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BBE187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4F5AC7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6E5FE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D30503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D96DBA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11B66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E25D5E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980E16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12C311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477DA6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316B3B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D3AA5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02E986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9.25 + 0.37 = 9.62</w:t>
      </w:r>
    </w:p>
    <w:p w14:paraId="536D433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104.7 + 4.17 = 108.9</w:t>
      </w:r>
    </w:p>
    <w:p w14:paraId="4334273E" w14:textId="77777777" w:rsidR="00D222E7" w:rsidRPr="00D222E7" w:rsidRDefault="00D222E7" w:rsidP="00D222E7">
      <w:pPr>
        <w:rPr>
          <w:b/>
          <w:color w:val="000000"/>
        </w:rPr>
      </w:pPr>
    </w:p>
    <w:p w14:paraId="1AF060C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D400F3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74573E2" w14:textId="77777777" w:rsidR="00D222E7" w:rsidRPr="00D222E7" w:rsidRDefault="00D222E7" w:rsidP="00D222E7">
      <w:pPr>
        <w:rPr>
          <w:color w:val="000000"/>
          <w:sz w:val="22"/>
        </w:rPr>
      </w:pPr>
    </w:p>
    <w:p w14:paraId="607D0F58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C2EB55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F06AB0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D5F83C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8BC7A3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8B7DA1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23B2A1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BDD6F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AE896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E1FA62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A5003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FFB69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8CA70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0D4A19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C0BD3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A600B1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0FEA0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4E3507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0B7DE2D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B1DB7A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0D92A8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82794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CABBCD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A51D7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9.62 + 0.37 = 9.99</w:t>
      </w:r>
    </w:p>
    <w:p w14:paraId="7AD11E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108.9 + 4.17 = 113.1</w:t>
      </w:r>
    </w:p>
    <w:p w14:paraId="14287357" w14:textId="77777777" w:rsidR="00D222E7" w:rsidRPr="00D222E7" w:rsidRDefault="00D222E7" w:rsidP="00D222E7">
      <w:pPr>
        <w:rPr>
          <w:b/>
          <w:color w:val="000000"/>
        </w:rPr>
      </w:pPr>
    </w:p>
    <w:p w14:paraId="45F26AD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4D5BAC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4844922A" w14:textId="77777777" w:rsidR="00D222E7" w:rsidRPr="00D222E7" w:rsidRDefault="00D222E7" w:rsidP="00D222E7">
      <w:pPr>
        <w:rPr>
          <w:color w:val="000000"/>
          <w:sz w:val="22"/>
        </w:rPr>
      </w:pPr>
    </w:p>
    <w:p w14:paraId="16234CB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EC732F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3BE708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9AAFDC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9DB588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6A311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91B862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55F1D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83601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0C8BD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CFB35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D8CBE0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72588F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F1F9F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49445C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49B14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99536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EC089F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14F1F34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2F2A1A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5F311A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5D976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15362F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6BBB59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9.99 + 0.37 = 10.36</w:t>
      </w:r>
    </w:p>
    <w:p w14:paraId="2FCD55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113.1 + 4.17 = 117.3</w:t>
      </w:r>
    </w:p>
    <w:p w14:paraId="2790068C" w14:textId="77777777" w:rsidR="00D222E7" w:rsidRPr="00D222E7" w:rsidRDefault="00D222E7" w:rsidP="00D222E7">
      <w:pPr>
        <w:rPr>
          <w:b/>
          <w:color w:val="000000"/>
        </w:rPr>
      </w:pPr>
    </w:p>
    <w:p w14:paraId="5889746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4757F0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5600070" w14:textId="77777777" w:rsidR="00D222E7" w:rsidRPr="00D222E7" w:rsidRDefault="00D222E7" w:rsidP="00D222E7">
      <w:pPr>
        <w:rPr>
          <w:color w:val="000000"/>
          <w:sz w:val="22"/>
        </w:rPr>
      </w:pPr>
    </w:p>
    <w:p w14:paraId="4334280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64BE37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C49F2E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FF1517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9706CA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4855C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6732F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2F4D0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D70F04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E98C2D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FE78FC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2AC99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4F64576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94C846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6D7D3F8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1D475B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FA7112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A5B6F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E4BE4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E25269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156A8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4017B3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BAFC5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EB54A2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10.36 + 0.37 = 10.73</w:t>
      </w:r>
    </w:p>
    <w:p w14:paraId="12AFA7B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117.3 + 4.17 = 121.5</w:t>
      </w:r>
    </w:p>
    <w:p w14:paraId="4D1E6ACC" w14:textId="77777777" w:rsidR="00D222E7" w:rsidRPr="00D222E7" w:rsidRDefault="00D222E7" w:rsidP="00D222E7">
      <w:pPr>
        <w:rPr>
          <w:b/>
          <w:color w:val="000000"/>
        </w:rPr>
      </w:pPr>
    </w:p>
    <w:p w14:paraId="03DC8AD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B60292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94015AC" w14:textId="77777777" w:rsidR="00D222E7" w:rsidRPr="00D222E7" w:rsidRDefault="00D222E7" w:rsidP="00D222E7">
      <w:pPr>
        <w:rPr>
          <w:color w:val="000000"/>
          <w:sz w:val="22"/>
        </w:rPr>
      </w:pPr>
    </w:p>
    <w:p w14:paraId="41A75F57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2B1969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8FE573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7DB729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20BBA3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87231E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34C951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E6BF3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69DD4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177EDA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E3612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D1826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85628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0A6EB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5FFC66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64BC0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2AF0D9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06378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2609B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35250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E44D53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28EB81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8BDB6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66C0A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10.73 + 0.37 = 11.1</w:t>
      </w:r>
    </w:p>
    <w:p w14:paraId="68C4E54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121.5 + 4.17 = 125.7</w:t>
      </w:r>
    </w:p>
    <w:p w14:paraId="623EC698" w14:textId="77777777" w:rsidR="00D222E7" w:rsidRPr="00D222E7" w:rsidRDefault="00D222E7" w:rsidP="00D222E7">
      <w:pPr>
        <w:rPr>
          <w:b/>
          <w:color w:val="000000"/>
        </w:rPr>
      </w:pPr>
    </w:p>
    <w:p w14:paraId="772FDAA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EBC9DD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78868D8" w14:textId="77777777" w:rsidR="00D222E7" w:rsidRPr="00D222E7" w:rsidRDefault="00D222E7" w:rsidP="00D222E7">
      <w:pPr>
        <w:rPr>
          <w:color w:val="000000"/>
          <w:sz w:val="22"/>
        </w:rPr>
      </w:pPr>
    </w:p>
    <w:p w14:paraId="4AC5853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79EC0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C56F91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583D5D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9E0684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D2E2A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89191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CBE66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D536B0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A22BB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82710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160EA5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C524F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654103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DE7EF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19ECDD0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2AC864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91883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E7793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FAF13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7FB12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71CD88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1F924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DC4A0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11.1 + 0.37 = 11.47</w:t>
      </w:r>
    </w:p>
    <w:p w14:paraId="38839CA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125.7 + 4.17 = 129.9</w:t>
      </w:r>
    </w:p>
    <w:p w14:paraId="32713961" w14:textId="77777777" w:rsidR="00D222E7" w:rsidRPr="00D222E7" w:rsidRDefault="00D222E7" w:rsidP="00D222E7">
      <w:pPr>
        <w:rPr>
          <w:b/>
          <w:color w:val="000000"/>
        </w:rPr>
      </w:pPr>
    </w:p>
    <w:p w14:paraId="3C9E753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FA690B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Материал: Песчаник</w:t>
      </w:r>
    </w:p>
    <w:p w14:paraId="287D1B69" w14:textId="77777777" w:rsidR="00D222E7" w:rsidRPr="00D222E7" w:rsidRDefault="00D222E7" w:rsidP="00D222E7">
      <w:pPr>
        <w:rPr>
          <w:color w:val="000000"/>
          <w:sz w:val="22"/>
        </w:rPr>
      </w:pPr>
    </w:p>
    <w:p w14:paraId="7C3E2759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281547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E577CF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A0F273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783F6BD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A98796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BF2E5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6EC14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ABE43E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36A093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61062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7B8F1D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2A645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DFF1C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7F16233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42A04E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534F3D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6DC3D1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737BC4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7B407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D0301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59DD70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D13B0A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A446F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11.47 + 0.37 = 11.84</w:t>
      </w:r>
    </w:p>
    <w:p w14:paraId="06B854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129.9 + 4.17 = 134.1</w:t>
      </w:r>
    </w:p>
    <w:p w14:paraId="689A56C1" w14:textId="77777777" w:rsidR="00D222E7" w:rsidRPr="00D222E7" w:rsidRDefault="00D222E7" w:rsidP="00D222E7">
      <w:pPr>
        <w:rPr>
          <w:b/>
          <w:color w:val="000000"/>
        </w:rPr>
      </w:pPr>
    </w:p>
    <w:p w14:paraId="69E2B25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973DA5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40C3EAD8" w14:textId="77777777" w:rsidR="00D222E7" w:rsidRPr="00D222E7" w:rsidRDefault="00D222E7" w:rsidP="00D222E7">
      <w:pPr>
        <w:rPr>
          <w:color w:val="000000"/>
          <w:sz w:val="22"/>
        </w:rPr>
      </w:pPr>
    </w:p>
    <w:p w14:paraId="4362464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D5447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EC6E8C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08A31F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EC2398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A450B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E38610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3C4435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A3F87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03339D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C726D7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8DF7B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3BCFAB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1D2CED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EE0E2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BCA4FE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76C20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4824E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BCC75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7E1B25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D4B61A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56695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686F1D1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D765AF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11.84 + 0.37 = 12.2</w:t>
      </w:r>
    </w:p>
    <w:p w14:paraId="1A75B6C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134.1 + 4.17 = 138.3</w:t>
      </w:r>
    </w:p>
    <w:p w14:paraId="1D0DEDE5" w14:textId="77777777" w:rsidR="00D222E7" w:rsidRPr="00D222E7" w:rsidRDefault="00D222E7" w:rsidP="00D222E7">
      <w:pPr>
        <w:rPr>
          <w:b/>
          <w:color w:val="000000"/>
        </w:rPr>
      </w:pPr>
    </w:p>
    <w:p w14:paraId="621F6AC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25F411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FFF68B6" w14:textId="77777777" w:rsidR="00D222E7" w:rsidRPr="00D222E7" w:rsidRDefault="00D222E7" w:rsidP="00D222E7">
      <w:pPr>
        <w:rPr>
          <w:color w:val="000000"/>
          <w:sz w:val="22"/>
        </w:rPr>
      </w:pPr>
    </w:p>
    <w:p w14:paraId="19809C33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31A925F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6519D8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188E7B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72BFA2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715666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5B0BDE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2CAF5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5F602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1DB925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0C6A7D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4C61E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92192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291104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990414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1C3B0C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CD660B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3799B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08094B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EEB87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C2AC05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29F89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CB29E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87269D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12.2 + 0.37 = 12.57</w:t>
      </w:r>
    </w:p>
    <w:p w14:paraId="5554CC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138.3 + 4.17 = 142.5</w:t>
      </w:r>
    </w:p>
    <w:p w14:paraId="0371E03C" w14:textId="77777777" w:rsidR="00D222E7" w:rsidRPr="00D222E7" w:rsidRDefault="00D222E7" w:rsidP="00D222E7">
      <w:pPr>
        <w:rPr>
          <w:b/>
          <w:color w:val="000000"/>
        </w:rPr>
      </w:pPr>
    </w:p>
    <w:p w14:paraId="133DC2A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F9BF9E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504D762" w14:textId="77777777" w:rsidR="00D222E7" w:rsidRPr="00D222E7" w:rsidRDefault="00D222E7" w:rsidP="00D222E7">
      <w:pPr>
        <w:rPr>
          <w:color w:val="000000"/>
          <w:sz w:val="22"/>
        </w:rPr>
      </w:pPr>
    </w:p>
    <w:p w14:paraId="001D23E0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22E7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E44BD7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E08C27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91ED18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607AD6A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415005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3FFC92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4CEC39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400DAA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99BAA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845B08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83C9C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2EE8D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E0931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474C6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18FEC80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F15743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A0D037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BEE7D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A3CA63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6FFC7E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3DAD7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1FB60E4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D043FA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12.57 + 0.37 = 12.94</w:t>
      </w:r>
    </w:p>
    <w:p w14:paraId="02073E8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142.5 + 4.17 = 146.7</w:t>
      </w:r>
    </w:p>
    <w:p w14:paraId="11E87E8C" w14:textId="77777777" w:rsidR="00D222E7" w:rsidRPr="00D222E7" w:rsidRDefault="00D222E7" w:rsidP="00D222E7">
      <w:pPr>
        <w:rPr>
          <w:b/>
          <w:color w:val="000000"/>
        </w:rPr>
      </w:pPr>
    </w:p>
    <w:p w14:paraId="2C2B1F6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B84072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0420BF4E" w14:textId="77777777" w:rsidR="00D222E7" w:rsidRPr="00D222E7" w:rsidRDefault="00D222E7" w:rsidP="00D222E7">
      <w:pPr>
        <w:rPr>
          <w:color w:val="000000"/>
          <w:sz w:val="22"/>
        </w:rPr>
      </w:pPr>
    </w:p>
    <w:p w14:paraId="7BF7934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F73E1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EA98B4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CC91B5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687D0B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A7A533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7F7F3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681D8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352E17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F532D6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263918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BB7A4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68F3E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7F934A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77640BE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5CC03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7E477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C5B0C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FA97F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818B9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F03E0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28F02F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0AB92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134F67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12.94 + 0.37 = 13.3</w:t>
      </w:r>
    </w:p>
    <w:p w14:paraId="3B33836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146.7 + 4.17 = 150.9</w:t>
      </w:r>
    </w:p>
    <w:p w14:paraId="3F714167" w14:textId="77777777" w:rsidR="00D222E7" w:rsidRPr="00D222E7" w:rsidRDefault="00D222E7" w:rsidP="00D222E7">
      <w:pPr>
        <w:rPr>
          <w:b/>
          <w:color w:val="000000"/>
        </w:rPr>
      </w:pPr>
    </w:p>
    <w:p w14:paraId="12616C0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69BCD9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668EB63" w14:textId="77777777" w:rsidR="00D222E7" w:rsidRPr="00D222E7" w:rsidRDefault="00D222E7" w:rsidP="00D222E7">
      <w:pPr>
        <w:rPr>
          <w:color w:val="000000"/>
          <w:sz w:val="22"/>
        </w:rPr>
      </w:pPr>
    </w:p>
    <w:p w14:paraId="48608977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4C3555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9D74D8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9A0CA0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EB9DFA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5BF50A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2A1012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6859F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09FA7B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9F39B5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8EA5EB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60825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3250B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0856A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597FC87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33F4C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16E1AB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59A5E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0A82239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76E18B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BD3518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0C135B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0A2157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257384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13.3 + 0.37 = 13.67</w:t>
      </w:r>
    </w:p>
    <w:p w14:paraId="5BB846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150.9 + 4.17 = 155.1</w:t>
      </w:r>
    </w:p>
    <w:p w14:paraId="42F2C049" w14:textId="77777777" w:rsidR="00D222E7" w:rsidRPr="00D222E7" w:rsidRDefault="00D222E7" w:rsidP="00D222E7">
      <w:pPr>
        <w:rPr>
          <w:b/>
          <w:color w:val="000000"/>
        </w:rPr>
      </w:pPr>
    </w:p>
    <w:p w14:paraId="02C340B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4ABC97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616637F" w14:textId="77777777" w:rsidR="00D222E7" w:rsidRPr="00D222E7" w:rsidRDefault="00D222E7" w:rsidP="00D222E7">
      <w:pPr>
        <w:rPr>
          <w:color w:val="000000"/>
          <w:sz w:val="22"/>
        </w:rPr>
      </w:pPr>
    </w:p>
    <w:p w14:paraId="509AB551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EB9031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872A8D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392E97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Степень открытости: с 4-х сторон</w:t>
      </w:r>
    </w:p>
    <w:p w14:paraId="4A9C159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10445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161B69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8A7550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06CD51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5562D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3A42F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73845E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B021BB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4FD49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749481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A67636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43247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56328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3369A4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624FB14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AB887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6C76A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4EE5D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EF5A7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13.67 + 0.37 = 14.04</w:t>
      </w:r>
    </w:p>
    <w:p w14:paraId="2AA5894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155.1 + 4.17 = 159.3</w:t>
      </w:r>
    </w:p>
    <w:p w14:paraId="423D312B" w14:textId="77777777" w:rsidR="00D222E7" w:rsidRPr="00D222E7" w:rsidRDefault="00D222E7" w:rsidP="00D222E7">
      <w:pPr>
        <w:rPr>
          <w:b/>
          <w:color w:val="000000"/>
        </w:rPr>
      </w:pPr>
    </w:p>
    <w:p w14:paraId="099E398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346C023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0C49D1A" w14:textId="77777777" w:rsidR="00D222E7" w:rsidRPr="00D222E7" w:rsidRDefault="00D222E7" w:rsidP="00D222E7">
      <w:pPr>
        <w:rPr>
          <w:color w:val="000000"/>
          <w:sz w:val="22"/>
        </w:rPr>
      </w:pPr>
    </w:p>
    <w:p w14:paraId="360559B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9888F0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9D04EB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452B37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2275AB8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151EA6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F9EB2F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584287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0B1822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3AA2B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BB2E88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F1690A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62C0A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9F97B3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10685A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772DBF9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607A5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2D3D06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7A6B1A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6E4454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86F99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678E5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E6FDEC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2C605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14.04 + 0.37 = 14.4</w:t>
      </w:r>
    </w:p>
    <w:p w14:paraId="5BEDCF0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159.3 + 4.17 = 163.5</w:t>
      </w:r>
    </w:p>
    <w:p w14:paraId="5CF16EC5" w14:textId="77777777" w:rsidR="00D222E7" w:rsidRPr="00D222E7" w:rsidRDefault="00D222E7" w:rsidP="00D222E7">
      <w:pPr>
        <w:rPr>
          <w:b/>
          <w:color w:val="000000"/>
        </w:rPr>
      </w:pPr>
    </w:p>
    <w:p w14:paraId="101AC90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10F47E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E5EC86B" w14:textId="77777777" w:rsidR="00D222E7" w:rsidRPr="00D222E7" w:rsidRDefault="00D222E7" w:rsidP="00D222E7">
      <w:pPr>
        <w:rPr>
          <w:color w:val="000000"/>
          <w:sz w:val="22"/>
        </w:rPr>
      </w:pPr>
    </w:p>
    <w:p w14:paraId="2DAEBB88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AC8CC7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437D7C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7390D6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0713027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F5F71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A4A33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D7077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607D25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0D636D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0C7ED2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824C9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B2FAC7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E7D34E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7C2CA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736A4C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84BA3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6A616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05EB4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E5A88A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945E2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E22E24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1F6C5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06609B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14.4 + 0.37 = 14.77</w:t>
      </w:r>
    </w:p>
    <w:p w14:paraId="6581376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163.5 + 4.17 = 167.7</w:t>
      </w:r>
    </w:p>
    <w:p w14:paraId="68F4F10D" w14:textId="77777777" w:rsidR="00D222E7" w:rsidRPr="00D222E7" w:rsidRDefault="00D222E7" w:rsidP="00D222E7">
      <w:pPr>
        <w:rPr>
          <w:b/>
          <w:color w:val="000000"/>
        </w:rPr>
      </w:pPr>
    </w:p>
    <w:p w14:paraId="300B6F5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DBBADA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4ED824E5" w14:textId="77777777" w:rsidR="00D222E7" w:rsidRPr="00D222E7" w:rsidRDefault="00D222E7" w:rsidP="00D222E7">
      <w:pPr>
        <w:rPr>
          <w:color w:val="000000"/>
          <w:sz w:val="22"/>
        </w:rPr>
      </w:pPr>
    </w:p>
    <w:p w14:paraId="552DC14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7D72C7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DA98BB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184C24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402484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ACFE0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E5DC58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CC2B56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58C23D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9FE0C1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AF35B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2F06B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C2D9F7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099C3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160D3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15C57E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B744C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C171E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03B3B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F88D7F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8F9F9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CA86E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F3D68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06DCC2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14.77 + 0.37 = 15.14</w:t>
      </w:r>
    </w:p>
    <w:p w14:paraId="741E69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167.7 + 4.17 = 171.9</w:t>
      </w:r>
    </w:p>
    <w:p w14:paraId="580C7158" w14:textId="77777777" w:rsidR="00D222E7" w:rsidRPr="00D222E7" w:rsidRDefault="00D222E7" w:rsidP="00D222E7">
      <w:pPr>
        <w:rPr>
          <w:b/>
          <w:color w:val="000000"/>
        </w:rPr>
      </w:pPr>
    </w:p>
    <w:p w14:paraId="70347FD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A41A45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F0299B1" w14:textId="77777777" w:rsidR="00D222E7" w:rsidRPr="00D222E7" w:rsidRDefault="00D222E7" w:rsidP="00D222E7">
      <w:pPr>
        <w:rPr>
          <w:color w:val="000000"/>
          <w:sz w:val="22"/>
        </w:rPr>
      </w:pPr>
    </w:p>
    <w:p w14:paraId="359A7D1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A0389F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257587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92F530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77F38EB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FF2B6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2E8F548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EB01B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F1B87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680C4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18AC42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D21AA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5E15F40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B84F8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E6836B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843EE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521B8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47AD65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711388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008A08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C1D72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F813D3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A2654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C8D7AE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15.14 + 0.37 = 15.5</w:t>
      </w:r>
    </w:p>
    <w:p w14:paraId="25C9116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171.9 + 4.17 = 176.1</w:t>
      </w:r>
    </w:p>
    <w:p w14:paraId="7869D0EA" w14:textId="77777777" w:rsidR="00D222E7" w:rsidRPr="00D222E7" w:rsidRDefault="00D222E7" w:rsidP="00D222E7">
      <w:pPr>
        <w:rPr>
          <w:b/>
          <w:color w:val="000000"/>
        </w:rPr>
      </w:pPr>
    </w:p>
    <w:p w14:paraId="752BC39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90C2DB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25E2A283" w14:textId="77777777" w:rsidR="00D222E7" w:rsidRPr="00D222E7" w:rsidRDefault="00D222E7" w:rsidP="00D222E7">
      <w:pPr>
        <w:rPr>
          <w:color w:val="000000"/>
          <w:sz w:val="22"/>
        </w:rPr>
      </w:pPr>
    </w:p>
    <w:p w14:paraId="347B285F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C9956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F8BCDF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4E265E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2EDFAF9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18FEA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FB6F0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8F200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001842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0E9ED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A5264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22EECB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9CFAC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DE1E97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C605A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C2747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B8DEB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AEC015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F0930A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32771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9C03D8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A8DA26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3CAE9E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F76AE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15.5 + 0.37 = 15.87</w:t>
      </w:r>
    </w:p>
    <w:p w14:paraId="0FD9C89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176.1 + 4.17 = 180.3</w:t>
      </w:r>
    </w:p>
    <w:p w14:paraId="16D0C112" w14:textId="77777777" w:rsidR="00D222E7" w:rsidRPr="00D222E7" w:rsidRDefault="00D222E7" w:rsidP="00D222E7">
      <w:pPr>
        <w:rPr>
          <w:b/>
          <w:color w:val="000000"/>
        </w:rPr>
      </w:pPr>
    </w:p>
    <w:p w14:paraId="3F7EAA0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F5ECE5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0181E48" w14:textId="77777777" w:rsidR="00D222E7" w:rsidRPr="00D222E7" w:rsidRDefault="00D222E7" w:rsidP="00D222E7">
      <w:pPr>
        <w:rPr>
          <w:color w:val="000000"/>
          <w:sz w:val="22"/>
        </w:rPr>
      </w:pPr>
    </w:p>
    <w:p w14:paraId="2E6044B4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80A16E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CDAB2D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EF58F4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37FE72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668E86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B997C9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4FFE5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63EED5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7A17F5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A4C49C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35C21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DC742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49DB32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67E569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15C76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447B602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9B77A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02247F6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C3944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2438E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F05C47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F414E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BAD5E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15.87 + 0.37 = 16.24</w:t>
      </w:r>
    </w:p>
    <w:p w14:paraId="037CFE5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180.3 + 4.17 = 184.5</w:t>
      </w:r>
    </w:p>
    <w:p w14:paraId="2F93372E" w14:textId="77777777" w:rsidR="00D222E7" w:rsidRPr="00D222E7" w:rsidRDefault="00D222E7" w:rsidP="00D222E7">
      <w:pPr>
        <w:rPr>
          <w:b/>
          <w:color w:val="000000"/>
        </w:rPr>
      </w:pPr>
    </w:p>
    <w:p w14:paraId="6DE4DF3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35FECA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7C7E4DB" w14:textId="77777777" w:rsidR="00D222E7" w:rsidRPr="00D222E7" w:rsidRDefault="00D222E7" w:rsidP="00D222E7">
      <w:pPr>
        <w:rPr>
          <w:color w:val="000000"/>
          <w:sz w:val="22"/>
        </w:rPr>
      </w:pPr>
    </w:p>
    <w:p w14:paraId="0417F036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91ACC2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BE975A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E7C24C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2FE3C8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97F16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6CDD4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273C6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3FAC16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4A8BA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CEE24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095910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4FC9DE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66D1802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1EC3D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9C5E1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446952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4CA9F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F1733C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61104C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8A16FC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B9D62B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240B1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1A4F6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16.24 + 0.37 = 16.6</w:t>
      </w:r>
    </w:p>
    <w:p w14:paraId="5FD40D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184.5 + 4.17 = 188.7</w:t>
      </w:r>
    </w:p>
    <w:p w14:paraId="07BFA3E9" w14:textId="77777777" w:rsidR="00D222E7" w:rsidRPr="00D222E7" w:rsidRDefault="00D222E7" w:rsidP="00D222E7">
      <w:pPr>
        <w:rPr>
          <w:b/>
          <w:color w:val="000000"/>
        </w:rPr>
      </w:pPr>
    </w:p>
    <w:p w14:paraId="3869916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D7FE54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Материал: Песчаник</w:t>
      </w:r>
    </w:p>
    <w:p w14:paraId="47178A23" w14:textId="77777777" w:rsidR="00D222E7" w:rsidRPr="00D222E7" w:rsidRDefault="00D222E7" w:rsidP="00D222E7">
      <w:pPr>
        <w:rPr>
          <w:color w:val="000000"/>
          <w:sz w:val="22"/>
        </w:rPr>
      </w:pPr>
    </w:p>
    <w:p w14:paraId="46212819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075307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B4D85F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711B76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081826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1E02AB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F10E6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5FB3F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4A885A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3D430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2784D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BAA151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4E6B1A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12F7E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67260F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6B811A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76462A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10F79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5AF05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A738C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161CD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12FFA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35903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1172C86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16.6 + 0.37 = 16.97</w:t>
      </w:r>
    </w:p>
    <w:p w14:paraId="0B3D52B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188.7 + 4.17 = 192.9</w:t>
      </w:r>
    </w:p>
    <w:p w14:paraId="12E8AB73" w14:textId="77777777" w:rsidR="00D222E7" w:rsidRPr="00D222E7" w:rsidRDefault="00D222E7" w:rsidP="00D222E7">
      <w:pPr>
        <w:rPr>
          <w:b/>
          <w:color w:val="000000"/>
        </w:rPr>
      </w:pPr>
    </w:p>
    <w:p w14:paraId="1AED5ED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0E90C0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006F0F0" w14:textId="77777777" w:rsidR="00D222E7" w:rsidRPr="00D222E7" w:rsidRDefault="00D222E7" w:rsidP="00D222E7">
      <w:pPr>
        <w:rPr>
          <w:color w:val="000000"/>
          <w:sz w:val="22"/>
        </w:rPr>
      </w:pPr>
    </w:p>
    <w:p w14:paraId="1D47742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1E5419B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B659B8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000EDB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03DD258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CB616D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48832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59B16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AAA1CD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7AA28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51D4F4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936CFA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F858A1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D0257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29902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46774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360D67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A5F44B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130235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479B3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516C7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4CBAF0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3DC67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4BA98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16.97 + 0.37 = 17.34</w:t>
      </w:r>
    </w:p>
    <w:p w14:paraId="088C8BE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192.9 + 4.17 = 197.1</w:t>
      </w:r>
    </w:p>
    <w:p w14:paraId="06825A14" w14:textId="77777777" w:rsidR="00D222E7" w:rsidRPr="00D222E7" w:rsidRDefault="00D222E7" w:rsidP="00D222E7">
      <w:pPr>
        <w:rPr>
          <w:b/>
          <w:color w:val="000000"/>
        </w:rPr>
      </w:pPr>
    </w:p>
    <w:p w14:paraId="43E8552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26AD25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8B617FA" w14:textId="77777777" w:rsidR="00D222E7" w:rsidRPr="00D222E7" w:rsidRDefault="00D222E7" w:rsidP="00D222E7">
      <w:pPr>
        <w:rPr>
          <w:color w:val="000000"/>
          <w:sz w:val="22"/>
        </w:rPr>
      </w:pPr>
    </w:p>
    <w:p w14:paraId="47D50F4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60170A0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C7D9E5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DA36BC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0C0A378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7AEA12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BA721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DC4674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240E0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742F2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90682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C2BA6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5D70C5F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97AE2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5A8DAAF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12953FD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3E22B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3E3D3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68C97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658EC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6F6388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A5418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389FC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9BC1F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17.34 + 0.37 = 17.7</w:t>
      </w:r>
    </w:p>
    <w:p w14:paraId="40452E8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197.1 + 4.17 = 201.3</w:t>
      </w:r>
    </w:p>
    <w:p w14:paraId="371F380E" w14:textId="77777777" w:rsidR="00D222E7" w:rsidRPr="00D222E7" w:rsidRDefault="00D222E7" w:rsidP="00D222E7">
      <w:pPr>
        <w:rPr>
          <w:b/>
          <w:color w:val="000000"/>
        </w:rPr>
      </w:pPr>
    </w:p>
    <w:p w14:paraId="422905F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5D263E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A4A9EB4" w14:textId="77777777" w:rsidR="00D222E7" w:rsidRPr="00D222E7" w:rsidRDefault="00D222E7" w:rsidP="00D222E7">
      <w:pPr>
        <w:rPr>
          <w:color w:val="000000"/>
          <w:sz w:val="22"/>
        </w:rPr>
      </w:pPr>
    </w:p>
    <w:p w14:paraId="53C7284E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22E7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11AC61B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B49FDB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49A144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A85944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47165B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054E77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D015C8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0AD9F97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7D6292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76020F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15EE37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4D9BD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6FB3C1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5929A9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3B0E9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9025B8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F6EA5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58702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CE567C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9F95D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26EFF7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6D3C1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55665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17.7 + 0.37 = 18.07</w:t>
      </w:r>
    </w:p>
    <w:p w14:paraId="6D40D9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201.3 + 4.17 = 205.5</w:t>
      </w:r>
    </w:p>
    <w:p w14:paraId="47BA77D8" w14:textId="77777777" w:rsidR="00D222E7" w:rsidRPr="00D222E7" w:rsidRDefault="00D222E7" w:rsidP="00D222E7">
      <w:pPr>
        <w:rPr>
          <w:b/>
          <w:color w:val="000000"/>
        </w:rPr>
      </w:pPr>
    </w:p>
    <w:p w14:paraId="74DEF1F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24FF02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2B73E8E8" w14:textId="77777777" w:rsidR="00D222E7" w:rsidRPr="00D222E7" w:rsidRDefault="00D222E7" w:rsidP="00D222E7">
      <w:pPr>
        <w:rPr>
          <w:color w:val="000000"/>
          <w:sz w:val="22"/>
        </w:rPr>
      </w:pPr>
    </w:p>
    <w:p w14:paraId="540CD117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237F25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5E7328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507202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70E3109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ED3002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F188E9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D5191B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6B1764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48A6B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13381F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A5415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00F1E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D496F3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67E1354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480D3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6FB10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D1CDEF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7DB7E1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72C70D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80E0D4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987F7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E9C33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9E239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18.07 + 0.37 = 18.44</w:t>
      </w:r>
    </w:p>
    <w:p w14:paraId="7019AB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205.5 + 4.17 = 209.7</w:t>
      </w:r>
    </w:p>
    <w:p w14:paraId="36A553DD" w14:textId="77777777" w:rsidR="00D222E7" w:rsidRPr="00D222E7" w:rsidRDefault="00D222E7" w:rsidP="00D222E7">
      <w:pPr>
        <w:rPr>
          <w:b/>
          <w:color w:val="000000"/>
        </w:rPr>
      </w:pPr>
    </w:p>
    <w:p w14:paraId="2CDB6C2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D9E825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B5EBC5D" w14:textId="77777777" w:rsidR="00D222E7" w:rsidRPr="00D222E7" w:rsidRDefault="00D222E7" w:rsidP="00D222E7">
      <w:pPr>
        <w:rPr>
          <w:color w:val="000000"/>
          <w:sz w:val="22"/>
        </w:rPr>
      </w:pPr>
    </w:p>
    <w:p w14:paraId="02CECB40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DE663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2360DA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C7A24D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B635E6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98E028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00A9C7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68A6AB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E7752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032D3F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C745A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E2D254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8B99D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CEE081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F33950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13F484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1D8699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82401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A42BE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62AC0A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04A4607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B59FA8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4DE49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AF78E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18.44 + 0.37 = 18.8</w:t>
      </w:r>
    </w:p>
    <w:p w14:paraId="18951EC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209.7 + 4.17 = 213.9</w:t>
      </w:r>
    </w:p>
    <w:p w14:paraId="272F6666" w14:textId="77777777" w:rsidR="00D222E7" w:rsidRPr="00D222E7" w:rsidRDefault="00D222E7" w:rsidP="00D222E7">
      <w:pPr>
        <w:rPr>
          <w:b/>
          <w:color w:val="000000"/>
        </w:rPr>
      </w:pPr>
    </w:p>
    <w:p w14:paraId="794CC8A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B75C3C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94915D3" w14:textId="77777777" w:rsidR="00D222E7" w:rsidRPr="00D222E7" w:rsidRDefault="00D222E7" w:rsidP="00D222E7">
      <w:pPr>
        <w:rPr>
          <w:color w:val="000000"/>
          <w:sz w:val="22"/>
        </w:rPr>
      </w:pPr>
    </w:p>
    <w:p w14:paraId="078D926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1A1F715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F5D982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16CC6B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Степень открытости: с 4-х сторон</w:t>
      </w:r>
    </w:p>
    <w:p w14:paraId="0B15B74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FE130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A3700A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6F5C0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38A71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22ACEF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76EEB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344D0A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83CB9C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9E4A0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C4EB8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8AEB0B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798FD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AE49AD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4775A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7A00FFA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02589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11A46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28ED0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B65E0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18.8 + 0.37 = 19.17</w:t>
      </w:r>
    </w:p>
    <w:p w14:paraId="408FE3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213.9 + 4.17 = 218.1</w:t>
      </w:r>
    </w:p>
    <w:p w14:paraId="6FE23B0A" w14:textId="77777777" w:rsidR="00D222E7" w:rsidRPr="00D222E7" w:rsidRDefault="00D222E7" w:rsidP="00D222E7">
      <w:pPr>
        <w:rPr>
          <w:b/>
          <w:color w:val="000000"/>
        </w:rPr>
      </w:pPr>
    </w:p>
    <w:p w14:paraId="76C8788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2AE14F2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0742ABA" w14:textId="77777777" w:rsidR="00D222E7" w:rsidRPr="00D222E7" w:rsidRDefault="00D222E7" w:rsidP="00D222E7">
      <w:pPr>
        <w:rPr>
          <w:color w:val="000000"/>
          <w:sz w:val="22"/>
        </w:rPr>
      </w:pPr>
    </w:p>
    <w:p w14:paraId="2847204F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F10970D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89212F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F3C3A0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CBE8B0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93F4B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A1891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785C9C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992EF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5ACB0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6CF6319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7D0470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AE889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B5BE0F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7BF0EE6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AA10C2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F0C78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672114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9B5444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7DEEE0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AB39B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E28EA4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142979A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9C4A2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19.17 + 0.37 = 19.54</w:t>
      </w:r>
    </w:p>
    <w:p w14:paraId="68887D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218.1 + 4.17 = 222.3</w:t>
      </w:r>
    </w:p>
    <w:p w14:paraId="7BB942C6" w14:textId="77777777" w:rsidR="00D222E7" w:rsidRPr="00D222E7" w:rsidRDefault="00D222E7" w:rsidP="00D222E7">
      <w:pPr>
        <w:rPr>
          <w:b/>
          <w:color w:val="000000"/>
        </w:rPr>
      </w:pPr>
    </w:p>
    <w:p w14:paraId="73D99FA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55E961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C81786C" w14:textId="77777777" w:rsidR="00D222E7" w:rsidRPr="00D222E7" w:rsidRDefault="00D222E7" w:rsidP="00D222E7">
      <w:pPr>
        <w:rPr>
          <w:color w:val="000000"/>
          <w:sz w:val="22"/>
        </w:rPr>
      </w:pPr>
    </w:p>
    <w:p w14:paraId="07AC13FA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C6D19BF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4A49F7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625C7E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60FE41F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94B08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4F38B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D8DD9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58DEFF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9FCF43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FAE30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6D4F5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251235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D7FE38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5E9FA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1E7D43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6566D1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5C3AC2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5FCB4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FA4C5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B554BB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012C0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16703A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8D35F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19.54 + 0.37 = 19.9</w:t>
      </w:r>
    </w:p>
    <w:p w14:paraId="2F9486E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222.3 + 4.17 = 226.5</w:t>
      </w:r>
    </w:p>
    <w:p w14:paraId="21813CE3" w14:textId="77777777" w:rsidR="00D222E7" w:rsidRPr="00D222E7" w:rsidRDefault="00D222E7" w:rsidP="00D222E7">
      <w:pPr>
        <w:rPr>
          <w:b/>
          <w:color w:val="000000"/>
        </w:rPr>
      </w:pPr>
    </w:p>
    <w:p w14:paraId="6645842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3DEDA4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0CDAE608" w14:textId="77777777" w:rsidR="00D222E7" w:rsidRPr="00D222E7" w:rsidRDefault="00D222E7" w:rsidP="00D222E7">
      <w:pPr>
        <w:rPr>
          <w:color w:val="000000"/>
          <w:sz w:val="22"/>
        </w:rPr>
      </w:pPr>
    </w:p>
    <w:p w14:paraId="4BB6B3C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11FACF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0489663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60B500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458E34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0339E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5B2E9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91C55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3406297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806C3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879C4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E0F1F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362B3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63D984C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7F9C064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1EC93B4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1A8F8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1D9FC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3250C7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58F4C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8E533F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BFC135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68DBF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D4DAA2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19.9 + 0.37 = 20.27</w:t>
      </w:r>
    </w:p>
    <w:p w14:paraId="03374FA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226.5 + 4.17 = 230.7</w:t>
      </w:r>
    </w:p>
    <w:p w14:paraId="3906CD09" w14:textId="77777777" w:rsidR="00D222E7" w:rsidRPr="00D222E7" w:rsidRDefault="00D222E7" w:rsidP="00D222E7">
      <w:pPr>
        <w:rPr>
          <w:b/>
          <w:color w:val="000000"/>
        </w:rPr>
      </w:pPr>
    </w:p>
    <w:p w14:paraId="48564D0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016837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08D3278" w14:textId="77777777" w:rsidR="00D222E7" w:rsidRPr="00D222E7" w:rsidRDefault="00D222E7" w:rsidP="00D222E7">
      <w:pPr>
        <w:rPr>
          <w:color w:val="000000"/>
          <w:sz w:val="22"/>
        </w:rPr>
      </w:pPr>
    </w:p>
    <w:p w14:paraId="76F0F1D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98A7501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9BFC94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E8FC6C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71251A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17D98FC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215A73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0D7A6E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76778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10CED9F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72390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2F1CBE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69A8E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186A13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3DB95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1523A8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A8FC5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DB3EF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0B1952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8E803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CE1B18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721F89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659731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1C8D6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20.27 + 0.37 = 20.64</w:t>
      </w:r>
    </w:p>
    <w:p w14:paraId="18924C4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230.7 + 4.17 = 234.9</w:t>
      </w:r>
    </w:p>
    <w:p w14:paraId="454DBBAD" w14:textId="77777777" w:rsidR="00D222E7" w:rsidRPr="00D222E7" w:rsidRDefault="00D222E7" w:rsidP="00D222E7">
      <w:pPr>
        <w:rPr>
          <w:b/>
          <w:color w:val="000000"/>
        </w:rPr>
      </w:pPr>
    </w:p>
    <w:p w14:paraId="0E4A34F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A2F067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0CCC4285" w14:textId="77777777" w:rsidR="00D222E7" w:rsidRPr="00D222E7" w:rsidRDefault="00D222E7" w:rsidP="00D222E7">
      <w:pPr>
        <w:rPr>
          <w:color w:val="000000"/>
          <w:sz w:val="22"/>
        </w:rPr>
      </w:pPr>
    </w:p>
    <w:p w14:paraId="671F143B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96747C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6A2237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8A3EAA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0124BB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3BBC7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2FBB5F8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6C6F09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0C8197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656549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57635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A07514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65370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B084A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23B6A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0F627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EBCAA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12C6BB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04273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01CCD3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0115C8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7B08A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3F8A8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DC46B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20.64 + 0.37 = 21</w:t>
      </w:r>
    </w:p>
    <w:p w14:paraId="1D9975A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234.9 + 4.17 = 239.1</w:t>
      </w:r>
    </w:p>
    <w:p w14:paraId="652CAD04" w14:textId="77777777" w:rsidR="00D222E7" w:rsidRPr="00D222E7" w:rsidRDefault="00D222E7" w:rsidP="00D222E7">
      <w:pPr>
        <w:rPr>
          <w:b/>
          <w:color w:val="000000"/>
        </w:rPr>
      </w:pPr>
    </w:p>
    <w:p w14:paraId="711B19E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F65EDD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1597212" w14:textId="77777777" w:rsidR="00D222E7" w:rsidRPr="00D222E7" w:rsidRDefault="00D222E7" w:rsidP="00D222E7">
      <w:pPr>
        <w:rPr>
          <w:color w:val="000000"/>
          <w:sz w:val="22"/>
        </w:rPr>
      </w:pPr>
    </w:p>
    <w:p w14:paraId="486BB0B1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BB3428D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D5D90D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7811393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2C2750A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2E474C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3657BF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39BD6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E1419A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04692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C3797A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A700E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482CF8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2B9BC6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23DEFC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953D2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E4AD44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85EE35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E68A3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7F50E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B7D24E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12D5C2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449B6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8AB8A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21 + 0.37 = 21.37</w:t>
      </w:r>
    </w:p>
    <w:p w14:paraId="0F9DA84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239.1 + 4.17 = 243.3</w:t>
      </w:r>
    </w:p>
    <w:p w14:paraId="6205FF8A" w14:textId="77777777" w:rsidR="00D222E7" w:rsidRPr="00D222E7" w:rsidRDefault="00D222E7" w:rsidP="00D222E7">
      <w:pPr>
        <w:rPr>
          <w:b/>
          <w:color w:val="000000"/>
        </w:rPr>
      </w:pPr>
    </w:p>
    <w:p w14:paraId="18D1FC8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000788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68192E5" w14:textId="77777777" w:rsidR="00D222E7" w:rsidRPr="00D222E7" w:rsidRDefault="00D222E7" w:rsidP="00D222E7">
      <w:pPr>
        <w:rPr>
          <w:color w:val="000000"/>
          <w:sz w:val="22"/>
        </w:rPr>
      </w:pPr>
    </w:p>
    <w:p w14:paraId="5ED03D4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E991BC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FE8A76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FB3F9F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198224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FB8A3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20F1EB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9B129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608906C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1A3794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6E31FA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4347D4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EC8049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D7A412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6C421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43750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0397B2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C2A15A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D8E49A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7DEC9D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C390E4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4022E73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60D59BD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F7B5C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21.37 + 0.37 = 21.74</w:t>
      </w:r>
    </w:p>
    <w:p w14:paraId="3BC1100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243.3 + 4.17 = 247.5</w:t>
      </w:r>
    </w:p>
    <w:p w14:paraId="68999B3F" w14:textId="77777777" w:rsidR="00D222E7" w:rsidRPr="00D222E7" w:rsidRDefault="00D222E7" w:rsidP="00D222E7">
      <w:pPr>
        <w:rPr>
          <w:b/>
          <w:color w:val="000000"/>
        </w:rPr>
      </w:pPr>
    </w:p>
    <w:p w14:paraId="7110262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BFE3E9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Материал: Песчаник</w:t>
      </w:r>
    </w:p>
    <w:p w14:paraId="719318E3" w14:textId="77777777" w:rsidR="00D222E7" w:rsidRPr="00D222E7" w:rsidRDefault="00D222E7" w:rsidP="00D222E7">
      <w:pPr>
        <w:rPr>
          <w:color w:val="000000"/>
          <w:sz w:val="22"/>
        </w:rPr>
      </w:pPr>
    </w:p>
    <w:p w14:paraId="1F068C1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18E7E5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00E947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7ACEA71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D10F25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30EB1F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4E9691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03E54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EB7E0C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DBCE4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DB2DE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353776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43AA9D4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62C1BDF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27BF38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DB598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CF5232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5F2E0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53DCC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82E75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D8D90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83247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E9D9B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140A2C9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21.74 + 0.37 = 22.1</w:t>
      </w:r>
    </w:p>
    <w:p w14:paraId="4D2C34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247.5 + 4.17 = 251.7</w:t>
      </w:r>
    </w:p>
    <w:p w14:paraId="7E7C49CE" w14:textId="77777777" w:rsidR="00D222E7" w:rsidRPr="00D222E7" w:rsidRDefault="00D222E7" w:rsidP="00D222E7">
      <w:pPr>
        <w:rPr>
          <w:b/>
          <w:color w:val="000000"/>
        </w:rPr>
      </w:pPr>
    </w:p>
    <w:p w14:paraId="0498908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376DC9A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F9B0AD5" w14:textId="77777777" w:rsidR="00D222E7" w:rsidRPr="00D222E7" w:rsidRDefault="00D222E7" w:rsidP="00D222E7">
      <w:pPr>
        <w:rPr>
          <w:color w:val="000000"/>
          <w:sz w:val="22"/>
        </w:rPr>
      </w:pPr>
    </w:p>
    <w:p w14:paraId="5B26F2D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CBEC3B7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3D7A12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2C6209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8B6484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532BCB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226A378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25209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BEFF54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9B14B6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1F6703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B5E964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0FC35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F9C47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0CAF0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FC3F14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6BC918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C05D78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68D03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6F21011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5A40F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3B173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0A3E56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028D0D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22.1 + 0.37 = 22.47</w:t>
      </w:r>
    </w:p>
    <w:p w14:paraId="7FEAAF1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251.7 + 4.17 = 255.9</w:t>
      </w:r>
    </w:p>
    <w:p w14:paraId="196050BB" w14:textId="77777777" w:rsidR="00D222E7" w:rsidRPr="00D222E7" w:rsidRDefault="00D222E7" w:rsidP="00D222E7">
      <w:pPr>
        <w:rPr>
          <w:b/>
          <w:color w:val="000000"/>
        </w:rPr>
      </w:pPr>
    </w:p>
    <w:p w14:paraId="3F06508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E2E386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5DCA94A" w14:textId="77777777" w:rsidR="00D222E7" w:rsidRPr="00D222E7" w:rsidRDefault="00D222E7" w:rsidP="00D222E7">
      <w:pPr>
        <w:rPr>
          <w:color w:val="000000"/>
          <w:sz w:val="22"/>
        </w:rPr>
      </w:pPr>
    </w:p>
    <w:p w14:paraId="6A976AD8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1B7F1D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A1A448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B8BB3F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563A6BC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F3CC51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BFD86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94F9E6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658081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C8DE8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191C82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CE570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83A30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2B63F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3BBCD2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AD7F48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4B520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ED1DCA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594BD1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6F75A2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0C1D14D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4EA58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BE1F5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190322E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22.47 + 0.37 = 22.84</w:t>
      </w:r>
    </w:p>
    <w:p w14:paraId="0A361C8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255.9 + 4.17 = 260.1</w:t>
      </w:r>
    </w:p>
    <w:p w14:paraId="1C9FE5D8" w14:textId="77777777" w:rsidR="00D222E7" w:rsidRPr="00D222E7" w:rsidRDefault="00D222E7" w:rsidP="00D222E7">
      <w:pPr>
        <w:rPr>
          <w:b/>
          <w:color w:val="000000"/>
        </w:rPr>
      </w:pPr>
    </w:p>
    <w:p w14:paraId="0C6167B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365B6B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2CA9856" w14:textId="77777777" w:rsidR="00D222E7" w:rsidRPr="00D222E7" w:rsidRDefault="00D222E7" w:rsidP="00D222E7">
      <w:pPr>
        <w:rPr>
          <w:color w:val="000000"/>
          <w:sz w:val="22"/>
        </w:rPr>
      </w:pPr>
    </w:p>
    <w:p w14:paraId="21AF9BF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22E7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ED0D8D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F637D8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B37D14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B376CC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1AF6C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3DC976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BB9D3F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05A746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33FBB1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CF323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EEC97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FB80C3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20CC31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DD0DD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769DF8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99547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E1EBD1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8E2055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519CDA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7E87B0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D9BA0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1FA579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F9B533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22.84 + 0.37 = 23.2</w:t>
      </w:r>
    </w:p>
    <w:p w14:paraId="3892DC8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260.1 + 4.17 = 264.3</w:t>
      </w:r>
    </w:p>
    <w:p w14:paraId="61632505" w14:textId="77777777" w:rsidR="00D222E7" w:rsidRPr="00D222E7" w:rsidRDefault="00D222E7" w:rsidP="00D222E7">
      <w:pPr>
        <w:rPr>
          <w:b/>
          <w:color w:val="000000"/>
        </w:rPr>
      </w:pPr>
    </w:p>
    <w:p w14:paraId="3D1FE53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5E8CE2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F796B92" w14:textId="77777777" w:rsidR="00D222E7" w:rsidRPr="00D222E7" w:rsidRDefault="00D222E7" w:rsidP="00D222E7">
      <w:pPr>
        <w:rPr>
          <w:color w:val="000000"/>
          <w:sz w:val="22"/>
        </w:rPr>
      </w:pPr>
    </w:p>
    <w:p w14:paraId="127EE794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DFDAF8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DD876A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478FA34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2BDCB91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DA9FC6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693C5D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D7E89F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FB5092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E7F031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B15A0E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A8A7D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DE3011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59F071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7C150A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11BDE3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EF8956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83AEAA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7DED29F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EE839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50B370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E074E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C801A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2DD15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23.2 + 0.37 = 23.57</w:t>
      </w:r>
    </w:p>
    <w:p w14:paraId="4BEF94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264.3 + 4.17 = 268.5</w:t>
      </w:r>
    </w:p>
    <w:p w14:paraId="274764AC" w14:textId="77777777" w:rsidR="00D222E7" w:rsidRPr="00D222E7" w:rsidRDefault="00D222E7" w:rsidP="00D222E7">
      <w:pPr>
        <w:rPr>
          <w:b/>
          <w:color w:val="000000"/>
        </w:rPr>
      </w:pPr>
    </w:p>
    <w:p w14:paraId="5BD704E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535EA8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2963E78" w14:textId="77777777" w:rsidR="00D222E7" w:rsidRPr="00D222E7" w:rsidRDefault="00D222E7" w:rsidP="00D222E7">
      <w:pPr>
        <w:rPr>
          <w:color w:val="000000"/>
          <w:sz w:val="22"/>
        </w:rPr>
      </w:pPr>
    </w:p>
    <w:p w14:paraId="6C753C79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8E404D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071A23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7591DCA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5409F4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16EC3B1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2CC743E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7F2B67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25DD976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018EE0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6D1A4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0133B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E529B5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280B8F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6DAD1F7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52871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35CA9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B6618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8C84A2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C4D43B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010CF6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E91238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4F3351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CD7E36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23.57 + 0.37 = 23.94</w:t>
      </w:r>
    </w:p>
    <w:p w14:paraId="6107F25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268.5 + 4.17 = 272.7</w:t>
      </w:r>
    </w:p>
    <w:p w14:paraId="7591AE21" w14:textId="77777777" w:rsidR="00D222E7" w:rsidRPr="00D222E7" w:rsidRDefault="00D222E7" w:rsidP="00D222E7">
      <w:pPr>
        <w:rPr>
          <w:b/>
          <w:color w:val="000000"/>
        </w:rPr>
      </w:pPr>
    </w:p>
    <w:p w14:paraId="4A5F65E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3D2EC89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59DD384" w14:textId="77777777" w:rsidR="00D222E7" w:rsidRPr="00D222E7" w:rsidRDefault="00D222E7" w:rsidP="00D222E7">
      <w:pPr>
        <w:rPr>
          <w:color w:val="000000"/>
          <w:sz w:val="22"/>
        </w:rPr>
      </w:pPr>
    </w:p>
    <w:p w14:paraId="0E12669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326821C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2D5F313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1AFB41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Степень открытости: с 4-х сторон</w:t>
      </w:r>
    </w:p>
    <w:p w14:paraId="352E1CA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0F7101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639ADC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8E5B5F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ED29C4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C6309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BA03D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183095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968F8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40630CB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309023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2354F6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9E3BD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01298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C69AB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7F8DAB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26971C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B5174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27CC5B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17E324E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23.94 + 0.37 = 24.3</w:t>
      </w:r>
    </w:p>
    <w:p w14:paraId="497694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272.7 + 4.17 = 276.9</w:t>
      </w:r>
    </w:p>
    <w:p w14:paraId="03E1FA98" w14:textId="77777777" w:rsidR="00D222E7" w:rsidRPr="00D222E7" w:rsidRDefault="00D222E7" w:rsidP="00D222E7">
      <w:pPr>
        <w:rPr>
          <w:b/>
          <w:color w:val="000000"/>
        </w:rPr>
      </w:pPr>
    </w:p>
    <w:p w14:paraId="2370D6F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3B42F05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ADF795C" w14:textId="77777777" w:rsidR="00D222E7" w:rsidRPr="00D222E7" w:rsidRDefault="00D222E7" w:rsidP="00D222E7">
      <w:pPr>
        <w:rPr>
          <w:color w:val="000000"/>
          <w:sz w:val="22"/>
        </w:rPr>
      </w:pPr>
    </w:p>
    <w:p w14:paraId="075BF603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C13BF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B43C15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73D90E2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72C2D9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146CBC4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99CC2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87DF7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0783A22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644F0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10E735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475F2E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8CB874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712A84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B546EC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CD6EC8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0D5FBD4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CAD46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05C1DF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2DBEC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1FA372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7C4C5A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7FD3A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77EE9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24.3 + 0.37 = 24.67</w:t>
      </w:r>
    </w:p>
    <w:p w14:paraId="6F9F128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276.9 + 4.17 = 281.1</w:t>
      </w:r>
    </w:p>
    <w:p w14:paraId="4C97250C" w14:textId="77777777" w:rsidR="00D222E7" w:rsidRPr="00D222E7" w:rsidRDefault="00D222E7" w:rsidP="00D222E7">
      <w:pPr>
        <w:rPr>
          <w:b/>
          <w:color w:val="000000"/>
        </w:rPr>
      </w:pPr>
    </w:p>
    <w:p w14:paraId="6FE272E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BBF74F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A447D95" w14:textId="77777777" w:rsidR="00D222E7" w:rsidRPr="00D222E7" w:rsidRDefault="00D222E7" w:rsidP="00D222E7">
      <w:pPr>
        <w:rPr>
          <w:color w:val="000000"/>
          <w:sz w:val="22"/>
        </w:rPr>
      </w:pPr>
    </w:p>
    <w:p w14:paraId="77F7BD3D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4E68D6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9BB729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79225F5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F4A1D6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20F95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38376B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8D0E6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72E5F2A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BCEFA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063035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2F63BE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5F8503D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200A97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5095C7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2F143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EC598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9FA2E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C6449F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80647A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10164E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23A11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3C8265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2D226A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24.67 + 0.37 = 25.04</w:t>
      </w:r>
    </w:p>
    <w:p w14:paraId="66C5BE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281.1 + 4.17 = 285.3</w:t>
      </w:r>
    </w:p>
    <w:p w14:paraId="27BDA73B" w14:textId="77777777" w:rsidR="00D222E7" w:rsidRPr="00D222E7" w:rsidRDefault="00D222E7" w:rsidP="00D222E7">
      <w:pPr>
        <w:rPr>
          <w:b/>
          <w:color w:val="000000"/>
        </w:rPr>
      </w:pPr>
    </w:p>
    <w:p w14:paraId="790A96C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305ADA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473445B9" w14:textId="77777777" w:rsidR="00D222E7" w:rsidRPr="00D222E7" w:rsidRDefault="00D222E7" w:rsidP="00D222E7">
      <w:pPr>
        <w:rPr>
          <w:color w:val="000000"/>
          <w:sz w:val="22"/>
        </w:rPr>
      </w:pPr>
    </w:p>
    <w:p w14:paraId="7720A2F8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D1FC56B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1743B4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B883BD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5EE6B9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4A2F13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68B53C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182619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A499E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9B5D3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746788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69817E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83B500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3C51AD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3DB50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7C33F3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A5B946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175D34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A5E96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8E40EA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CE0C18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3F88C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DF02B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71302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25.04 + 0.37 = 25.4</w:t>
      </w:r>
    </w:p>
    <w:p w14:paraId="771D187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285.3 + 4.17 = 289.5</w:t>
      </w:r>
    </w:p>
    <w:p w14:paraId="5DA491B8" w14:textId="77777777" w:rsidR="00D222E7" w:rsidRPr="00D222E7" w:rsidRDefault="00D222E7" w:rsidP="00D222E7">
      <w:pPr>
        <w:rPr>
          <w:b/>
          <w:color w:val="000000"/>
        </w:rPr>
      </w:pPr>
    </w:p>
    <w:p w14:paraId="2DA83A2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FD12D8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A33889E" w14:textId="77777777" w:rsidR="00D222E7" w:rsidRPr="00D222E7" w:rsidRDefault="00D222E7" w:rsidP="00D222E7">
      <w:pPr>
        <w:rPr>
          <w:color w:val="000000"/>
          <w:sz w:val="22"/>
        </w:rPr>
      </w:pPr>
    </w:p>
    <w:p w14:paraId="5C030925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A55178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95D246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3A06ED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2E1BAB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33A885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223CBCE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8D50ED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187DB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9660D7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2BF723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3069ADD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033641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20D02FC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D4F6F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7E845F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0BC388A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91E3A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C8D7EF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13ACF4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1D3A1D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4CE811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A86C2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30897C5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25.4 + 0.37 = 25.77</w:t>
      </w:r>
    </w:p>
    <w:p w14:paraId="4B3B2B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289.5 + 4.17 = 293.7</w:t>
      </w:r>
    </w:p>
    <w:p w14:paraId="11793D68" w14:textId="77777777" w:rsidR="00D222E7" w:rsidRPr="00D222E7" w:rsidRDefault="00D222E7" w:rsidP="00D222E7">
      <w:pPr>
        <w:rPr>
          <w:b/>
          <w:color w:val="000000"/>
        </w:rPr>
      </w:pPr>
    </w:p>
    <w:p w14:paraId="648F9E1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37B891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C04B722" w14:textId="77777777" w:rsidR="00D222E7" w:rsidRPr="00D222E7" w:rsidRDefault="00D222E7" w:rsidP="00D222E7">
      <w:pPr>
        <w:rPr>
          <w:color w:val="000000"/>
          <w:sz w:val="22"/>
        </w:rPr>
      </w:pPr>
    </w:p>
    <w:p w14:paraId="1ABBEBD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33C246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40E05B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3399FD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668D7F5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BE66B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854E21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7A223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C4EAEA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6D22F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2DCC9F3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3A68876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D20E4B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413CA86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5F1DA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76C81A9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54155D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BCC328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B06638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790532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00E159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4769E0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2AA8A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4F4A7A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25.77 + 0.37 = 26.14</w:t>
      </w:r>
    </w:p>
    <w:p w14:paraId="109B698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293.7 + 4.17 = 297.9</w:t>
      </w:r>
    </w:p>
    <w:p w14:paraId="547FD3E3" w14:textId="77777777" w:rsidR="00D222E7" w:rsidRPr="00D222E7" w:rsidRDefault="00D222E7" w:rsidP="00D222E7">
      <w:pPr>
        <w:rPr>
          <w:b/>
          <w:color w:val="000000"/>
        </w:rPr>
      </w:pPr>
    </w:p>
    <w:p w14:paraId="180B06E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CF59B4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052AA530" w14:textId="77777777" w:rsidR="00D222E7" w:rsidRPr="00D222E7" w:rsidRDefault="00D222E7" w:rsidP="00D222E7">
      <w:pPr>
        <w:rPr>
          <w:color w:val="000000"/>
          <w:sz w:val="22"/>
        </w:rPr>
      </w:pPr>
    </w:p>
    <w:p w14:paraId="08FBD5CA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BD5CC9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43C3FB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0AD5E5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B36E56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50A456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2F6D04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39B3DF3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03FB7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2B2D06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AEA7B9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590CA2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56E89C9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71BF2E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8A871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FB1707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E6CF5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0BEFE9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13A14C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F1505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241E7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D67906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5D1A2E0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64DB962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26.14 + 0.37 = 26.5</w:t>
      </w:r>
    </w:p>
    <w:p w14:paraId="2B9F45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297.9 + 4.17 = 302.1</w:t>
      </w:r>
    </w:p>
    <w:p w14:paraId="612B0E94" w14:textId="77777777" w:rsidR="00D222E7" w:rsidRPr="00D222E7" w:rsidRDefault="00D222E7" w:rsidP="00D222E7">
      <w:pPr>
        <w:rPr>
          <w:b/>
          <w:color w:val="000000"/>
        </w:rPr>
      </w:pPr>
    </w:p>
    <w:p w14:paraId="3413868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4B5B606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02B8E4CA" w14:textId="77777777" w:rsidR="00D222E7" w:rsidRPr="00D222E7" w:rsidRDefault="00D222E7" w:rsidP="00D222E7">
      <w:pPr>
        <w:rPr>
          <w:color w:val="000000"/>
          <w:sz w:val="22"/>
        </w:rPr>
      </w:pPr>
    </w:p>
    <w:p w14:paraId="17D43FB9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ACEF42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6ED631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A51B39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408D49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013F65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BA13B2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390774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083E058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0DA89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51E50B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52A567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5E522DA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75AD5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A95958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34778FC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F1F15A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7BCB8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9C8524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274C55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D1D08A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6BC88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0CE7BFA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08F9BD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26.5 + 0.37 = 26.87</w:t>
      </w:r>
    </w:p>
    <w:p w14:paraId="16CE87F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302.1 + 4.17 = 306.3</w:t>
      </w:r>
    </w:p>
    <w:p w14:paraId="7CAD688C" w14:textId="77777777" w:rsidR="00D222E7" w:rsidRPr="00D222E7" w:rsidRDefault="00D222E7" w:rsidP="00D222E7">
      <w:pPr>
        <w:rPr>
          <w:b/>
          <w:color w:val="000000"/>
        </w:rPr>
      </w:pPr>
    </w:p>
    <w:p w14:paraId="009E50E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92358F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Материал: Песчаник</w:t>
      </w:r>
    </w:p>
    <w:p w14:paraId="5B9E838F" w14:textId="77777777" w:rsidR="00D222E7" w:rsidRPr="00D222E7" w:rsidRDefault="00D222E7" w:rsidP="00D222E7">
      <w:pPr>
        <w:rPr>
          <w:color w:val="000000"/>
          <w:sz w:val="22"/>
        </w:rPr>
      </w:pPr>
    </w:p>
    <w:p w14:paraId="448D8C6E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A5F188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6D2733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EF24AE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2F9B9E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5C6AB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7A50A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1D1E05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C0477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1C399B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1A8AA87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9C54A7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49DC1D7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44F778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80DCB1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4B0FA48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84427C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3ADF01A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0390F5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A4B8C4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EE871E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CBE59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30EBE6C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CA13A3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26.87 + 0.37 = 27.24</w:t>
      </w:r>
    </w:p>
    <w:p w14:paraId="0EE51DF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306.3 + 4.17 = 310.5</w:t>
      </w:r>
    </w:p>
    <w:p w14:paraId="75FAB09B" w14:textId="77777777" w:rsidR="00D222E7" w:rsidRPr="00D222E7" w:rsidRDefault="00D222E7" w:rsidP="00D222E7">
      <w:pPr>
        <w:rPr>
          <w:b/>
          <w:color w:val="000000"/>
        </w:rPr>
      </w:pPr>
    </w:p>
    <w:p w14:paraId="5D81772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8256F3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66CB31C" w14:textId="77777777" w:rsidR="00D222E7" w:rsidRPr="00D222E7" w:rsidRDefault="00D222E7" w:rsidP="00D222E7">
      <w:pPr>
        <w:rPr>
          <w:color w:val="000000"/>
          <w:sz w:val="22"/>
        </w:rPr>
      </w:pPr>
    </w:p>
    <w:p w14:paraId="2266362B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E9448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9C3682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52977D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02D4C88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5BC4A8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223375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DDC4E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A26E1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23BF4EF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26B02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A62928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00AE71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403BC8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C7BCC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61085C8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48A077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AF523B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C133B9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0EE906E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342246E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1B97775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47B588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2BE528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27.24 + 0.37 = 27.6</w:t>
      </w:r>
    </w:p>
    <w:p w14:paraId="17405EE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310.5 + 4.17 = 314.7</w:t>
      </w:r>
    </w:p>
    <w:p w14:paraId="673CF226" w14:textId="77777777" w:rsidR="00D222E7" w:rsidRPr="00D222E7" w:rsidRDefault="00D222E7" w:rsidP="00D222E7">
      <w:pPr>
        <w:rPr>
          <w:b/>
          <w:color w:val="000000"/>
        </w:rPr>
      </w:pPr>
    </w:p>
    <w:p w14:paraId="521E320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13CB5BA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4BC54F3F" w14:textId="77777777" w:rsidR="00D222E7" w:rsidRPr="00D222E7" w:rsidRDefault="00D222E7" w:rsidP="00D222E7">
      <w:pPr>
        <w:rPr>
          <w:color w:val="000000"/>
          <w:sz w:val="22"/>
        </w:rPr>
      </w:pPr>
    </w:p>
    <w:p w14:paraId="5C9B0D4F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FFF943F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44B355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4C4DFA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463B94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2FE520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44EE2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16D4D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4858938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1394BA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38A40B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82DDE1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5C0F495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2D19E96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585BF2E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F6DD0C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293A77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62B836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3E65BC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B5ED2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8964D0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CF7C6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79463E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B1716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27.6 + 0.37 = 27.97</w:t>
      </w:r>
    </w:p>
    <w:p w14:paraId="63A9908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314.7 + 4.17 = 318.9</w:t>
      </w:r>
    </w:p>
    <w:p w14:paraId="597BAE4C" w14:textId="77777777" w:rsidR="00D222E7" w:rsidRPr="00D222E7" w:rsidRDefault="00D222E7" w:rsidP="00D222E7">
      <w:pPr>
        <w:rPr>
          <w:b/>
          <w:color w:val="000000"/>
        </w:rPr>
      </w:pPr>
    </w:p>
    <w:p w14:paraId="6F24591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1B6CD5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E08EC49" w14:textId="77777777" w:rsidR="00D222E7" w:rsidRPr="00D222E7" w:rsidRDefault="00D222E7" w:rsidP="00D222E7">
      <w:pPr>
        <w:rPr>
          <w:color w:val="000000"/>
          <w:sz w:val="22"/>
        </w:rPr>
      </w:pPr>
    </w:p>
    <w:p w14:paraId="37C20292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22E7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0130374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65736B9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802851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4D5F35F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EAE10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C2656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557355E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3BFBE5E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5C98DC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0459B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0CDFB91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1B36A9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DAC643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5A59D26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E02E8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65A3BE8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9D9F5D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CB9981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12032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5B0394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5F8DE6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1E332CC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4A282CD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27.97 + 0.37 = 28.34</w:t>
      </w:r>
    </w:p>
    <w:p w14:paraId="1F3CC0E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318.9 + 4.17 = 323.1</w:t>
      </w:r>
    </w:p>
    <w:p w14:paraId="515B3D48" w14:textId="77777777" w:rsidR="00D222E7" w:rsidRPr="00D222E7" w:rsidRDefault="00D222E7" w:rsidP="00D222E7">
      <w:pPr>
        <w:rPr>
          <w:b/>
          <w:color w:val="000000"/>
        </w:rPr>
      </w:pPr>
    </w:p>
    <w:p w14:paraId="332035E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756CD90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32575E1" w14:textId="77777777" w:rsidR="00D222E7" w:rsidRPr="00D222E7" w:rsidRDefault="00D222E7" w:rsidP="00D222E7">
      <w:pPr>
        <w:rPr>
          <w:color w:val="000000"/>
          <w:sz w:val="22"/>
        </w:rPr>
      </w:pPr>
    </w:p>
    <w:p w14:paraId="1DCB1B8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B95C1A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FC5413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65A9385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660D1F8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2914B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7A2A240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15CB2A9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1D94B3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5963156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834A9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1955A05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2DC181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9C0CFB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093571F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796DD0E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1AE1E48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1FFEEE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524DB6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406CFEB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62E2BC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A5DD10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C2A80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70E6AF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28.34 + 0.37 = 28.7</w:t>
      </w:r>
    </w:p>
    <w:p w14:paraId="694284E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323.1 + 4.17 = 327.3</w:t>
      </w:r>
    </w:p>
    <w:p w14:paraId="4823B095" w14:textId="77777777" w:rsidR="00D222E7" w:rsidRPr="00D222E7" w:rsidRDefault="00D222E7" w:rsidP="00D222E7">
      <w:pPr>
        <w:rPr>
          <w:b/>
          <w:color w:val="000000"/>
        </w:rPr>
      </w:pPr>
    </w:p>
    <w:p w14:paraId="7C8865A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070B602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657CD308" w14:textId="77777777" w:rsidR="00D222E7" w:rsidRPr="00D222E7" w:rsidRDefault="00D222E7" w:rsidP="00D222E7">
      <w:pPr>
        <w:rPr>
          <w:color w:val="000000"/>
          <w:sz w:val="22"/>
        </w:rPr>
      </w:pPr>
    </w:p>
    <w:p w14:paraId="4DC81F06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192B36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76B2BE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1176E18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1E276D9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74D438B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6585637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45D12F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DE131B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B67610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02B13B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5E73A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7617E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5EA4A35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2BF430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3C6ECE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47EBC41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2EE67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1A84E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1561FB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76AAEF9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34A75FE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4BDD42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24D2B6F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28.7 + 0.37 = 29.07</w:t>
      </w:r>
    </w:p>
    <w:p w14:paraId="4038241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327.3 + 4.17 = 331.5</w:t>
      </w:r>
    </w:p>
    <w:p w14:paraId="7E645F07" w14:textId="77777777" w:rsidR="00D222E7" w:rsidRPr="00D222E7" w:rsidRDefault="00D222E7" w:rsidP="00D222E7">
      <w:pPr>
        <w:rPr>
          <w:b/>
          <w:color w:val="000000"/>
        </w:rPr>
      </w:pPr>
    </w:p>
    <w:p w14:paraId="3E70336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8778C5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226313B5" w14:textId="77777777" w:rsidR="00D222E7" w:rsidRPr="00D222E7" w:rsidRDefault="00D222E7" w:rsidP="00D222E7">
      <w:pPr>
        <w:rPr>
          <w:color w:val="000000"/>
          <w:sz w:val="22"/>
        </w:rPr>
      </w:pPr>
    </w:p>
    <w:p w14:paraId="34B2EF78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F72900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7B84373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5BD746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Степень открытости: с 4-х сторон</w:t>
      </w:r>
    </w:p>
    <w:p w14:paraId="2FFC982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6606FE5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408263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9104F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1C30A0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E68BB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719F55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47C8EA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2CA07C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409DD4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124A0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00D1BFF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EDBD42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453A408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55ABFE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543450E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0962A71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00B2607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BB07CB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EEC01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29.07 + 0.37 = 29.44</w:t>
      </w:r>
    </w:p>
    <w:p w14:paraId="3D288F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331.5 + 4.17 = 335.7</w:t>
      </w:r>
    </w:p>
    <w:p w14:paraId="70F7318A" w14:textId="77777777" w:rsidR="00D222E7" w:rsidRPr="00D222E7" w:rsidRDefault="00D222E7" w:rsidP="00D222E7">
      <w:pPr>
        <w:rPr>
          <w:b/>
          <w:color w:val="000000"/>
        </w:rPr>
      </w:pPr>
    </w:p>
    <w:p w14:paraId="323F141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58D2B2B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300E9CC" w14:textId="77777777" w:rsidR="00D222E7" w:rsidRPr="00D222E7" w:rsidRDefault="00D222E7" w:rsidP="00D222E7">
      <w:pPr>
        <w:rPr>
          <w:color w:val="000000"/>
          <w:sz w:val="22"/>
        </w:rPr>
      </w:pPr>
    </w:p>
    <w:p w14:paraId="779B4E38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23629D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4D8AD7C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05436D9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746B898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4DDE24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103CBDA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261CC9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3EBF0D7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701A2D7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6BB358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38E401A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177225C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06EC39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6B6FB9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1B8D911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5A3E8F8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68A80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4C12AF1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1824A1D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55A31EF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4124A89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2BAD037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12A45E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29.44 + 0.37 = 29.8</w:t>
      </w:r>
    </w:p>
    <w:p w14:paraId="05EF984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335.7 + 4.17 = 339.9</w:t>
      </w:r>
    </w:p>
    <w:p w14:paraId="4D9596BE" w14:textId="77777777" w:rsidR="00D222E7" w:rsidRPr="00D222E7" w:rsidRDefault="00D222E7" w:rsidP="00D222E7">
      <w:pPr>
        <w:rPr>
          <w:b/>
          <w:color w:val="000000"/>
        </w:rPr>
      </w:pPr>
    </w:p>
    <w:p w14:paraId="6164EAB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324218E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3E4ADA68" w14:textId="77777777" w:rsidR="00D222E7" w:rsidRPr="00D222E7" w:rsidRDefault="00D222E7" w:rsidP="00D222E7">
      <w:pPr>
        <w:rPr>
          <w:color w:val="000000"/>
          <w:sz w:val="22"/>
        </w:rPr>
      </w:pPr>
    </w:p>
    <w:p w14:paraId="7D797024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4356649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2180F0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1609DD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665C0D4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52B1F3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D2EDF4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1D8A43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3038982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0CF7635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475CA26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270CB30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7CBE8E9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40009D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11D91F5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9999</w:t>
      </w:r>
    </w:p>
    <w:p w14:paraId="55DCD6D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3CE912D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24592DF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E864E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6EE135A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2A53DA6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4591724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9999 · (1-0.85) = 0.37</w:t>
      </w:r>
    </w:p>
    <w:p w14:paraId="75FFA34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9999 · (365-(150 + 30)) · (1-0.85) = 4.17</w:t>
      </w:r>
    </w:p>
    <w:p w14:paraId="57F970E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29.8 + 0.37 = 30.2</w:t>
      </w:r>
    </w:p>
    <w:p w14:paraId="3ABC5F7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339.9 + 4.17 = 344.1</w:t>
      </w:r>
    </w:p>
    <w:p w14:paraId="7D33F753" w14:textId="77777777" w:rsidR="00D222E7" w:rsidRPr="00D222E7" w:rsidRDefault="00D222E7" w:rsidP="00D222E7">
      <w:pPr>
        <w:rPr>
          <w:b/>
          <w:color w:val="000000"/>
        </w:rPr>
      </w:pPr>
    </w:p>
    <w:p w14:paraId="2F4B065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1892B5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5137D1C2" w14:textId="77777777" w:rsidR="00D222E7" w:rsidRPr="00D222E7" w:rsidRDefault="00D222E7" w:rsidP="00D222E7">
      <w:pPr>
        <w:rPr>
          <w:color w:val="000000"/>
          <w:sz w:val="22"/>
        </w:rPr>
      </w:pPr>
    </w:p>
    <w:p w14:paraId="1F08213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3CC242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843376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229973C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69B9EF7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0C78F2D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087DDD0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lastRenderedPageBreak/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7670129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E02D0E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3D961E6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5874163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7B4C2B0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3DAF99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100</w:t>
      </w:r>
    </w:p>
    <w:p w14:paraId="146EED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7E75B2D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559</w:t>
      </w:r>
    </w:p>
    <w:p w14:paraId="75D689A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713BC54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034723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6D9C1A0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00A9A2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23FD27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637AC8C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559 · (1-0.85) = 0.02067</w:t>
      </w:r>
    </w:p>
    <w:p w14:paraId="737410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559 · (365-(150 + 30)) · (1-0.85) = 0.233</w:t>
      </w:r>
    </w:p>
    <w:p w14:paraId="04E131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30.2 + 0.02067 = 30.2</w:t>
      </w:r>
    </w:p>
    <w:p w14:paraId="2EE8CE3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344.1 + 0.233 = 344.3</w:t>
      </w:r>
    </w:p>
    <w:p w14:paraId="22B6AF73" w14:textId="77777777" w:rsidR="00D222E7" w:rsidRPr="00D222E7" w:rsidRDefault="00D222E7" w:rsidP="00D222E7">
      <w:pPr>
        <w:rPr>
          <w:b/>
          <w:color w:val="000000"/>
        </w:rPr>
      </w:pPr>
    </w:p>
    <w:p w14:paraId="1BDB7DB4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4AF2DF54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84A4" w14:textId="626E6FC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ED2" w14:textId="41C241F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0940" w14:textId="5468739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293" w14:textId="46268AA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45E8CB29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025D" w14:textId="0EC6D0D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594A" w14:textId="7C46A5F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BDE" w14:textId="3D5ACB9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30.2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147" w14:textId="5F41B3F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344.3</w:t>
            </w:r>
          </w:p>
        </w:tc>
      </w:tr>
    </w:tbl>
    <w:p w14:paraId="2FFD3190" w14:textId="55759B81" w:rsidR="00D222E7" w:rsidRPr="00D222E7" w:rsidRDefault="00D222E7" w:rsidP="00D222E7">
      <w:pPr>
        <w:rPr>
          <w:color w:val="000000"/>
          <w:sz w:val="22"/>
        </w:rPr>
      </w:pPr>
    </w:p>
    <w:p w14:paraId="236AE118" w14:textId="77777777" w:rsidR="00D222E7" w:rsidRPr="00D222E7" w:rsidRDefault="00D222E7" w:rsidP="00D222E7">
      <w:pPr>
        <w:rPr>
          <w:color w:val="000000"/>
          <w:sz w:val="22"/>
        </w:rPr>
      </w:pPr>
    </w:p>
    <w:p w14:paraId="712196E7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143F7669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78856BAE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377F654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4C454E6B" w14:textId="77777777" w:rsidR="00D222E7" w:rsidRPr="00D222E7" w:rsidRDefault="00D222E7" w:rsidP="00D222E7">
      <w:pPr>
        <w:rPr>
          <w:color w:val="000000"/>
          <w:sz w:val="22"/>
        </w:rPr>
      </w:pPr>
    </w:p>
    <w:p w14:paraId="7ED33D0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Время:12:45:35</w:t>
      </w:r>
    </w:p>
    <w:p w14:paraId="180DF4B5" w14:textId="77777777" w:rsidR="00D222E7" w:rsidRPr="00D222E7" w:rsidRDefault="00D222E7" w:rsidP="00D222E7">
      <w:pPr>
        <w:rPr>
          <w:color w:val="000000"/>
          <w:sz w:val="22"/>
        </w:rPr>
      </w:pPr>
    </w:p>
    <w:p w14:paraId="21E8D6B7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1ECD9EED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054946A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1754927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7DD3243" w14:textId="77777777" w:rsidR="00D222E7" w:rsidRPr="00D222E7" w:rsidRDefault="00D222E7" w:rsidP="00D222E7">
      <w:pPr>
        <w:rPr>
          <w:color w:val="000000"/>
          <w:sz w:val="22"/>
        </w:rPr>
      </w:pPr>
    </w:p>
    <w:p w14:paraId="3E26AB2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6014, Пылящая повехность</w:t>
      </w:r>
    </w:p>
    <w:p w14:paraId="338EE23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6014 01, Склад руды</w:t>
      </w:r>
    </w:p>
    <w:p w14:paraId="4E90699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078A8A3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3EC666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96ECA7E" w14:textId="77777777" w:rsidR="00D222E7" w:rsidRPr="00D222E7" w:rsidRDefault="00D222E7" w:rsidP="00D222E7">
      <w:pPr>
        <w:rPr>
          <w:color w:val="000000"/>
          <w:sz w:val="22"/>
        </w:rPr>
      </w:pPr>
    </w:p>
    <w:p w14:paraId="6A71D22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4B1333C" w14:textId="77777777" w:rsidR="00D222E7" w:rsidRPr="00D222E7" w:rsidRDefault="00D222E7" w:rsidP="00D222E7">
      <w:pPr>
        <w:rPr>
          <w:color w:val="000000"/>
          <w:sz w:val="22"/>
        </w:rPr>
      </w:pPr>
    </w:p>
    <w:p w14:paraId="6AC4330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п.3.2.Статическое хранение материала</w:t>
      </w:r>
    </w:p>
    <w:p w14:paraId="642E946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15DCF84F" w14:textId="77777777" w:rsidR="00D222E7" w:rsidRPr="00D222E7" w:rsidRDefault="00D222E7" w:rsidP="00D222E7">
      <w:pPr>
        <w:rPr>
          <w:color w:val="000000"/>
          <w:sz w:val="22"/>
        </w:rPr>
      </w:pPr>
    </w:p>
    <w:p w14:paraId="7163183A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A52CB2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128EA2E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3239658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62B5F77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11A29C9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EF5D78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0C0A9E2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5AEE7AB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623C731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7ABFF1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10</w:t>
      </w:r>
    </w:p>
    <w:p w14:paraId="417735E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0.1</w:t>
      </w:r>
    </w:p>
    <w:p w14:paraId="6573584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120</w:t>
      </w:r>
    </w:p>
    <w:p w14:paraId="7F4C20C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220466C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Поверхность пыления в плане,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2000</w:t>
      </w:r>
    </w:p>
    <w:p w14:paraId="6D0261D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22E7">
        <w:rPr>
          <w:b/>
          <w:i/>
          <w:color w:val="000000"/>
          <w:sz w:val="22"/>
        </w:rPr>
        <w:t xml:space="preserve">K6 = </w:t>
      </w:r>
      <w:r w:rsidRPr="00D222E7">
        <w:rPr>
          <w:b/>
          <w:color w:val="000000"/>
        </w:rPr>
        <w:t>1.45</w:t>
      </w:r>
    </w:p>
    <w:p w14:paraId="24B3CAB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5568E8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2324522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288007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458CE5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2941B9C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(3.2.3), </w:t>
      </w:r>
      <w:r w:rsidRPr="00D222E7">
        <w:rPr>
          <w:b/>
          <w:i/>
          <w:color w:val="000000"/>
          <w:sz w:val="22"/>
        </w:rPr>
        <w:t xml:space="preserve">GC = </w:t>
      </w:r>
      <w:r w:rsidRPr="00D222E7">
        <w:rPr>
          <w:b/>
          <w:i/>
          <w:color w:val="000000"/>
        </w:rPr>
        <w:t xml:space="preserve">K3 · K4 · K5 · K6 · K7 · Q · S · (1-NJ) = </w:t>
      </w:r>
      <w:r w:rsidRPr="00D222E7">
        <w:rPr>
          <w:b/>
          <w:color w:val="000000"/>
        </w:rPr>
        <w:t>1.7 · 1 · 0.1 · 1.45 · 0.2 · 0.005 · 2000 · (1-0.85) = 0.074</w:t>
      </w:r>
    </w:p>
    <w:p w14:paraId="021FCD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(3.2.5),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0.0864 · K3SR · K4 · K5 · K6 · K7 · Q · S · (365-(TSP + TD)) · (1-NJ) = </w:t>
      </w:r>
      <w:r w:rsidRPr="00D222E7">
        <w:rPr>
          <w:b/>
          <w:color w:val="000000"/>
        </w:rPr>
        <w:t>0.0864 · 1.2 · 1 · 0.1 · 1.45 · 0.2 · 0.005 · 2000 · (365-(150 + 30)) · (1-0.85) = 0.834</w:t>
      </w:r>
    </w:p>
    <w:p w14:paraId="3114EB9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г/с (3.2.1, 3.2.2),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G + GC = </w:t>
      </w:r>
      <w:r w:rsidRPr="00D222E7">
        <w:rPr>
          <w:b/>
          <w:color w:val="000000"/>
        </w:rPr>
        <w:t>0 + 0.074 = 0.074</w:t>
      </w:r>
    </w:p>
    <w:p w14:paraId="00F09B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0 + 0.834 = 0.834</w:t>
      </w:r>
    </w:p>
    <w:p w14:paraId="302DEABD" w14:textId="77777777" w:rsidR="00D222E7" w:rsidRPr="00D222E7" w:rsidRDefault="00D222E7" w:rsidP="00D222E7">
      <w:pPr>
        <w:rPr>
          <w:b/>
          <w:color w:val="000000"/>
        </w:rPr>
      </w:pPr>
    </w:p>
    <w:p w14:paraId="630EA165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069AA072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FDEA" w14:textId="7509F4C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EF0C" w14:textId="1A014FF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6E8F" w14:textId="3F64809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D91" w14:textId="0DA5982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201E186D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15D4" w14:textId="3D9BE0C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1885" w14:textId="200AB0D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A20" w14:textId="5530238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363A" w14:textId="32D05EB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0.834</w:t>
            </w:r>
          </w:p>
        </w:tc>
      </w:tr>
    </w:tbl>
    <w:p w14:paraId="4E545131" w14:textId="6C931EB9" w:rsidR="00D222E7" w:rsidRPr="00D222E7" w:rsidRDefault="00D222E7" w:rsidP="00D222E7">
      <w:pPr>
        <w:rPr>
          <w:color w:val="000000"/>
          <w:sz w:val="22"/>
        </w:rPr>
      </w:pPr>
    </w:p>
    <w:p w14:paraId="13B57B63" w14:textId="77777777" w:rsidR="00D222E7" w:rsidRPr="00D222E7" w:rsidRDefault="00D222E7" w:rsidP="00D222E7">
      <w:pPr>
        <w:rPr>
          <w:color w:val="000000"/>
          <w:sz w:val="22"/>
        </w:rPr>
      </w:pPr>
    </w:p>
    <w:p w14:paraId="44A17A25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4C992B94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75DB68A6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30CB3C0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21B0C2AB" w14:textId="77777777" w:rsidR="00D222E7" w:rsidRPr="00D222E7" w:rsidRDefault="00D222E7" w:rsidP="00D222E7">
      <w:pPr>
        <w:rPr>
          <w:color w:val="000000"/>
          <w:sz w:val="22"/>
        </w:rPr>
      </w:pPr>
    </w:p>
    <w:p w14:paraId="5ADFA72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Время:18:23:07</w:t>
      </w:r>
    </w:p>
    <w:p w14:paraId="750D225A" w14:textId="77777777" w:rsidR="00D222E7" w:rsidRPr="00D222E7" w:rsidRDefault="00D222E7" w:rsidP="00D222E7">
      <w:pPr>
        <w:rPr>
          <w:color w:val="000000"/>
          <w:sz w:val="22"/>
        </w:rPr>
      </w:pPr>
    </w:p>
    <w:p w14:paraId="56D72760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1D96D5B3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5A66D68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lastRenderedPageBreak/>
        <w:t>Город: 225, Жанааркинский район, Улытау</w:t>
      </w:r>
    </w:p>
    <w:p w14:paraId="507F037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69AFA2E0" w14:textId="77777777" w:rsidR="00D222E7" w:rsidRPr="00D222E7" w:rsidRDefault="00D222E7" w:rsidP="00D222E7">
      <w:pPr>
        <w:rPr>
          <w:color w:val="000000"/>
          <w:sz w:val="22"/>
        </w:rPr>
      </w:pPr>
    </w:p>
    <w:p w14:paraId="649026E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6015, Пылящая поверхность</w:t>
      </w:r>
    </w:p>
    <w:p w14:paraId="5710E60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6015 01, Погрузка П/И из склада</w:t>
      </w:r>
    </w:p>
    <w:p w14:paraId="6BB86F4D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68FA55C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DF66F6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0A0A1F6" w14:textId="77777777" w:rsidR="00D222E7" w:rsidRPr="00D222E7" w:rsidRDefault="00D222E7" w:rsidP="00D222E7">
      <w:pPr>
        <w:rPr>
          <w:color w:val="000000"/>
          <w:sz w:val="22"/>
        </w:rPr>
      </w:pPr>
    </w:p>
    <w:p w14:paraId="069F09A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1064CBB" w14:textId="77777777" w:rsidR="00D222E7" w:rsidRPr="00D222E7" w:rsidRDefault="00D222E7" w:rsidP="00D222E7">
      <w:pPr>
        <w:rPr>
          <w:color w:val="000000"/>
          <w:sz w:val="22"/>
        </w:rPr>
      </w:pPr>
    </w:p>
    <w:p w14:paraId="1273095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162A2B8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Материал: Песчаник</w:t>
      </w:r>
    </w:p>
    <w:p w14:paraId="75F086E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Весовая доля пылевой фракции в материале (табл.3.1.1), </w:t>
      </w:r>
      <w:r w:rsidRPr="00D222E7">
        <w:rPr>
          <w:b/>
          <w:i/>
          <w:color w:val="000000"/>
          <w:sz w:val="22"/>
        </w:rPr>
        <w:t xml:space="preserve">K1 = </w:t>
      </w:r>
      <w:r w:rsidRPr="00D222E7">
        <w:rPr>
          <w:b/>
          <w:color w:val="000000"/>
        </w:rPr>
        <w:t>0.04</w:t>
      </w:r>
    </w:p>
    <w:p w14:paraId="4C6A543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Доля пыли, переходящей в аэрозоль (табл.3.1.1), </w:t>
      </w:r>
      <w:r w:rsidRPr="00D222E7">
        <w:rPr>
          <w:b/>
          <w:i/>
          <w:color w:val="000000"/>
          <w:sz w:val="22"/>
        </w:rPr>
        <w:t xml:space="preserve">K2 = </w:t>
      </w:r>
      <w:r w:rsidRPr="00D222E7">
        <w:rPr>
          <w:b/>
          <w:color w:val="000000"/>
        </w:rPr>
        <w:t>0.01</w:t>
      </w:r>
    </w:p>
    <w:p w14:paraId="57AFD9BA" w14:textId="77777777" w:rsidR="00D222E7" w:rsidRPr="00D222E7" w:rsidRDefault="00D222E7" w:rsidP="00D222E7">
      <w:pPr>
        <w:rPr>
          <w:b/>
          <w:color w:val="000000"/>
        </w:rPr>
      </w:pPr>
    </w:p>
    <w:p w14:paraId="19F7290C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DF1E5A0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50C301D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Материал негранулирован. Коэффициент Ke принимается равным 1</w:t>
      </w:r>
    </w:p>
    <w:p w14:paraId="525B161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Степень открытости: с 4-х сторон</w:t>
      </w:r>
    </w:p>
    <w:p w14:paraId="3F2F8C5B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Загрузочный рукав не применяется</w:t>
      </w:r>
    </w:p>
    <w:p w14:paraId="3421736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D222E7">
        <w:rPr>
          <w:b/>
          <w:i/>
          <w:color w:val="000000"/>
          <w:sz w:val="22"/>
        </w:rPr>
        <w:t xml:space="preserve">K4 = </w:t>
      </w:r>
      <w:r w:rsidRPr="00D222E7">
        <w:rPr>
          <w:b/>
          <w:color w:val="000000"/>
        </w:rPr>
        <w:t>1</w:t>
      </w:r>
    </w:p>
    <w:p w14:paraId="5146000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(среднегодовая), м/с, </w:t>
      </w:r>
      <w:r w:rsidRPr="00D222E7">
        <w:rPr>
          <w:b/>
          <w:i/>
          <w:color w:val="000000"/>
          <w:sz w:val="22"/>
        </w:rPr>
        <w:t xml:space="preserve">G3SR = </w:t>
      </w:r>
      <w:r w:rsidRPr="00D222E7">
        <w:rPr>
          <w:b/>
          <w:color w:val="000000"/>
        </w:rPr>
        <w:t>3.2</w:t>
      </w:r>
    </w:p>
    <w:p w14:paraId="63409693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D222E7">
        <w:rPr>
          <w:b/>
          <w:i/>
          <w:color w:val="000000"/>
          <w:sz w:val="22"/>
        </w:rPr>
        <w:t xml:space="preserve">K3SR = </w:t>
      </w:r>
      <w:r w:rsidRPr="00D222E7">
        <w:rPr>
          <w:b/>
          <w:color w:val="000000"/>
        </w:rPr>
        <w:t>1.2</w:t>
      </w:r>
    </w:p>
    <w:p w14:paraId="3ED39B5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ветра (максимальная), м/c, </w:t>
      </w:r>
      <w:r w:rsidRPr="00D222E7">
        <w:rPr>
          <w:b/>
          <w:i/>
          <w:color w:val="000000"/>
          <w:sz w:val="22"/>
        </w:rPr>
        <w:t xml:space="preserve">G3 = </w:t>
      </w:r>
      <w:r w:rsidRPr="00D222E7">
        <w:rPr>
          <w:b/>
          <w:color w:val="000000"/>
        </w:rPr>
        <w:t>9</w:t>
      </w:r>
    </w:p>
    <w:p w14:paraId="41B76BD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D222E7">
        <w:rPr>
          <w:b/>
          <w:i/>
          <w:color w:val="000000"/>
          <w:sz w:val="22"/>
        </w:rPr>
        <w:t xml:space="preserve">K3 = </w:t>
      </w:r>
      <w:r w:rsidRPr="00D222E7">
        <w:rPr>
          <w:b/>
          <w:color w:val="000000"/>
        </w:rPr>
        <w:t>1.7</w:t>
      </w:r>
    </w:p>
    <w:p w14:paraId="3449300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60FB9C6F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материала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0.2</w:t>
      </w:r>
    </w:p>
    <w:p w14:paraId="17C9FB5B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Размер куска материала, мм, </w:t>
      </w:r>
      <w:r w:rsidRPr="00D222E7">
        <w:rPr>
          <w:b/>
          <w:i/>
          <w:color w:val="000000"/>
          <w:sz w:val="22"/>
        </w:rPr>
        <w:t xml:space="preserve">G7 = </w:t>
      </w:r>
      <w:r w:rsidRPr="00D222E7">
        <w:rPr>
          <w:b/>
          <w:color w:val="000000"/>
        </w:rPr>
        <w:t>120</w:t>
      </w:r>
    </w:p>
    <w:p w14:paraId="4D4B202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D222E7">
        <w:rPr>
          <w:b/>
          <w:i/>
          <w:color w:val="000000"/>
          <w:sz w:val="22"/>
        </w:rPr>
        <w:t xml:space="preserve">K7 = </w:t>
      </w:r>
      <w:r w:rsidRPr="00D222E7">
        <w:rPr>
          <w:b/>
          <w:color w:val="000000"/>
        </w:rPr>
        <w:t>0.2</w:t>
      </w:r>
    </w:p>
    <w:p w14:paraId="40FBF3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Высота падения материала, м, </w:t>
      </w:r>
      <w:r w:rsidRPr="00D222E7">
        <w:rPr>
          <w:b/>
          <w:i/>
          <w:color w:val="000000"/>
          <w:sz w:val="22"/>
        </w:rPr>
        <w:t xml:space="preserve">GB = </w:t>
      </w:r>
      <w:r w:rsidRPr="00D222E7">
        <w:rPr>
          <w:b/>
          <w:color w:val="000000"/>
        </w:rPr>
        <w:t>2</w:t>
      </w:r>
    </w:p>
    <w:p w14:paraId="2D5FE63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D222E7">
        <w:rPr>
          <w:b/>
          <w:i/>
          <w:color w:val="000000"/>
          <w:sz w:val="22"/>
        </w:rPr>
        <w:t xml:space="preserve">B = </w:t>
      </w:r>
      <w:r w:rsidRPr="00D222E7">
        <w:rPr>
          <w:b/>
          <w:color w:val="000000"/>
        </w:rPr>
        <w:t>0.7</w:t>
      </w:r>
    </w:p>
    <w:p w14:paraId="2389F62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D222E7">
        <w:rPr>
          <w:b/>
          <w:i/>
          <w:color w:val="000000"/>
          <w:sz w:val="22"/>
        </w:rPr>
        <w:t xml:space="preserve">GMAX = </w:t>
      </w:r>
      <w:r w:rsidRPr="00D222E7">
        <w:rPr>
          <w:b/>
          <w:color w:val="000000"/>
        </w:rPr>
        <w:t>846.72</w:t>
      </w:r>
    </w:p>
    <w:p w14:paraId="53DBC93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D222E7">
        <w:rPr>
          <w:b/>
          <w:i/>
          <w:color w:val="000000"/>
          <w:sz w:val="22"/>
        </w:rPr>
        <w:t xml:space="preserve">GGOD = </w:t>
      </w:r>
      <w:r w:rsidRPr="00D222E7">
        <w:rPr>
          <w:b/>
          <w:color w:val="000000"/>
        </w:rPr>
        <w:t>500000</w:t>
      </w:r>
    </w:p>
    <w:p w14:paraId="1C3C8C0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D222E7">
        <w:rPr>
          <w:b/>
          <w:i/>
          <w:color w:val="000000"/>
          <w:sz w:val="22"/>
        </w:rPr>
        <w:t xml:space="preserve">NJ = </w:t>
      </w:r>
      <w:r w:rsidRPr="00D222E7">
        <w:rPr>
          <w:b/>
          <w:color w:val="000000"/>
        </w:rPr>
        <w:t>0.85</w:t>
      </w:r>
    </w:p>
    <w:p w14:paraId="58BAF00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Вид работ: Погрузка</w:t>
      </w:r>
    </w:p>
    <w:p w14:paraId="4D5E702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(3.1.1), </w:t>
      </w:r>
      <w:r w:rsidRPr="00D222E7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846.72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D222E7">
        <w:rPr>
          <w:b/>
          <w:color w:val="000000"/>
        </w:rPr>
        <w:t>0.672</w:t>
      </w:r>
    </w:p>
    <w:p w14:paraId="4414647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(3.1.2), </w:t>
      </w:r>
      <w:r w:rsidRPr="00D222E7">
        <w:rPr>
          <w:b/>
          <w:i/>
          <w:color w:val="000000"/>
          <w:sz w:val="22"/>
        </w:rPr>
        <w:t xml:space="preserve">MC = </w:t>
      </w:r>
      <w:r w:rsidRPr="00D222E7">
        <w:rPr>
          <w:b/>
          <w:i/>
          <w:color w:val="000000"/>
        </w:rPr>
        <w:t xml:space="preserve">K1 · K2 · K3SR · K4 · K5 · K7 · K8 · K9 · KE · B · GGOD · (1-NJ) = </w:t>
      </w:r>
      <w:r w:rsidRPr="00D222E7">
        <w:rPr>
          <w:b/>
          <w:color w:val="000000"/>
        </w:rPr>
        <w:t>0.04 · 0.01 · 1.2 · 1 · 0.2 · 0.2 · 1 · 1 · 1 · 0.7 · 500000 · (1-0.85) = 1.008</w:t>
      </w:r>
    </w:p>
    <w:p w14:paraId="3C5460B1" w14:textId="77777777" w:rsidR="00D222E7" w:rsidRPr="00D222E7" w:rsidRDefault="00D222E7" w:rsidP="00D222E7">
      <w:pPr>
        <w:rPr>
          <w:color w:val="000000"/>
          <w:sz w:val="22"/>
        </w:rPr>
      </w:pPr>
    </w:p>
    <w:p w14:paraId="32146CA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(3.2.1),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MAX(G,GC) = </w:t>
      </w:r>
      <w:r w:rsidRPr="00D222E7">
        <w:rPr>
          <w:b/>
          <w:color w:val="000000"/>
        </w:rPr>
        <w:t>0.672</w:t>
      </w:r>
    </w:p>
    <w:p w14:paraId="254FA727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Сумма выбросов, т/год (3.2.4),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M + MC = </w:t>
      </w:r>
      <w:r w:rsidRPr="00D222E7">
        <w:rPr>
          <w:b/>
          <w:color w:val="000000"/>
        </w:rPr>
        <w:t>0 + 1.008 = 1.008</w:t>
      </w:r>
    </w:p>
    <w:p w14:paraId="68331D41" w14:textId="77777777" w:rsidR="00D222E7" w:rsidRPr="00D222E7" w:rsidRDefault="00D222E7" w:rsidP="00D222E7">
      <w:pPr>
        <w:rPr>
          <w:b/>
          <w:color w:val="000000"/>
        </w:rPr>
      </w:pPr>
    </w:p>
    <w:p w14:paraId="7D1C8A3D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4D997AF9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0F06" w14:textId="140F8A9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2A41" w14:textId="3345489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C79F" w14:textId="03FE41A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E798" w14:textId="4C29DFD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3A8B5CEB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D80" w14:textId="0F786A0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04CA" w14:textId="1988736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 xml:space="preserve">Пыль неорганическая, содержащая двуокись </w:t>
            </w:r>
            <w:r w:rsidRPr="00D222E7">
              <w:rPr>
                <w:color w:val="000000"/>
                <w:sz w:val="22"/>
              </w:rPr>
              <w:lastRenderedPageBreak/>
              <w:t>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A98D" w14:textId="22BFD64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lastRenderedPageBreak/>
              <w:t>0.672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5CEA" w14:textId="348BA9B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1.008</w:t>
            </w:r>
          </w:p>
        </w:tc>
      </w:tr>
    </w:tbl>
    <w:p w14:paraId="773A3504" w14:textId="0BF62600" w:rsidR="00D222E7" w:rsidRPr="00D222E7" w:rsidRDefault="00D222E7" w:rsidP="00D222E7">
      <w:pPr>
        <w:rPr>
          <w:color w:val="000000"/>
          <w:sz w:val="22"/>
        </w:rPr>
      </w:pPr>
    </w:p>
    <w:p w14:paraId="7ECEF042" w14:textId="77777777" w:rsidR="00D222E7" w:rsidRPr="00D222E7" w:rsidRDefault="00D222E7" w:rsidP="00D222E7">
      <w:pPr>
        <w:rPr>
          <w:color w:val="000000"/>
          <w:sz w:val="22"/>
        </w:rPr>
      </w:pPr>
    </w:p>
    <w:p w14:paraId="40E9AED2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5A6A2CA3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362CC88A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4177926A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52972797" w14:textId="77777777" w:rsidR="00D222E7" w:rsidRPr="00D222E7" w:rsidRDefault="00D222E7" w:rsidP="00D222E7">
      <w:pPr>
        <w:rPr>
          <w:color w:val="000000"/>
          <w:sz w:val="22"/>
        </w:rPr>
      </w:pPr>
    </w:p>
    <w:p w14:paraId="480F07C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Время:14:37:13</w:t>
      </w:r>
    </w:p>
    <w:p w14:paraId="1DBF6620" w14:textId="77777777" w:rsidR="00D222E7" w:rsidRPr="00D222E7" w:rsidRDefault="00D222E7" w:rsidP="00D222E7">
      <w:pPr>
        <w:rPr>
          <w:color w:val="000000"/>
          <w:sz w:val="22"/>
        </w:rPr>
      </w:pPr>
    </w:p>
    <w:p w14:paraId="4FFA0C2A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236A657B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4B2F5611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5C0D8F2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3EC77647" w14:textId="77777777" w:rsidR="00D222E7" w:rsidRPr="00D222E7" w:rsidRDefault="00D222E7" w:rsidP="00D222E7">
      <w:pPr>
        <w:rPr>
          <w:color w:val="000000"/>
          <w:sz w:val="22"/>
        </w:rPr>
      </w:pPr>
    </w:p>
    <w:p w14:paraId="04CFF4B8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6016, Пылящая поверхность</w:t>
      </w:r>
    </w:p>
    <w:p w14:paraId="4D38A11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6016 01, Перемещение руды</w:t>
      </w:r>
    </w:p>
    <w:p w14:paraId="5F16198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07948615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F06E34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A727F3D" w14:textId="77777777" w:rsidR="00D222E7" w:rsidRPr="00D222E7" w:rsidRDefault="00D222E7" w:rsidP="00D222E7">
      <w:pPr>
        <w:rPr>
          <w:color w:val="000000"/>
          <w:sz w:val="22"/>
        </w:rPr>
      </w:pPr>
    </w:p>
    <w:p w14:paraId="522D514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CA79C8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73105FF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грузоподъемность (табл.3.3.1), </w:t>
      </w:r>
      <w:r w:rsidRPr="00D222E7">
        <w:rPr>
          <w:b/>
          <w:i/>
          <w:color w:val="000000"/>
          <w:sz w:val="22"/>
        </w:rPr>
        <w:t xml:space="preserve">C1 = </w:t>
      </w:r>
      <w:r w:rsidRPr="00D222E7">
        <w:rPr>
          <w:b/>
          <w:color w:val="000000"/>
        </w:rPr>
        <w:t>2.5</w:t>
      </w:r>
    </w:p>
    <w:p w14:paraId="1302783F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0FC90A2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скорость передвижения (табл.3.3.2), </w:t>
      </w:r>
      <w:r w:rsidRPr="00D222E7">
        <w:rPr>
          <w:b/>
          <w:i/>
          <w:color w:val="000000"/>
          <w:sz w:val="22"/>
        </w:rPr>
        <w:t xml:space="preserve">C2 = </w:t>
      </w:r>
      <w:r w:rsidRPr="00D222E7">
        <w:rPr>
          <w:b/>
          <w:color w:val="000000"/>
        </w:rPr>
        <w:t>2.75</w:t>
      </w:r>
    </w:p>
    <w:p w14:paraId="65B0E01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Состояние дороги: Дорога без покрытия (грунтовая)</w:t>
      </w:r>
    </w:p>
    <w:p w14:paraId="021ADE8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состояние дороги (табл.3.3.3), </w:t>
      </w:r>
      <w:r w:rsidRPr="00D222E7">
        <w:rPr>
          <w:b/>
          <w:i/>
          <w:color w:val="000000"/>
          <w:sz w:val="22"/>
        </w:rPr>
        <w:t xml:space="preserve">C3 = </w:t>
      </w:r>
      <w:r w:rsidRPr="00D222E7">
        <w:rPr>
          <w:b/>
          <w:color w:val="000000"/>
        </w:rPr>
        <w:t>1</w:t>
      </w:r>
    </w:p>
    <w:p w14:paraId="6F4C9BC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D222E7">
        <w:rPr>
          <w:b/>
          <w:i/>
          <w:color w:val="000000"/>
          <w:sz w:val="22"/>
        </w:rPr>
        <w:t xml:space="preserve">N1 = </w:t>
      </w:r>
      <w:r w:rsidRPr="00D222E7">
        <w:rPr>
          <w:b/>
          <w:color w:val="000000"/>
        </w:rPr>
        <w:t>2</w:t>
      </w:r>
    </w:p>
    <w:p w14:paraId="23ADF2E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D222E7">
        <w:rPr>
          <w:b/>
          <w:i/>
          <w:color w:val="000000"/>
          <w:sz w:val="22"/>
        </w:rPr>
        <w:t xml:space="preserve">L = </w:t>
      </w:r>
      <w:r w:rsidRPr="00D222E7">
        <w:rPr>
          <w:b/>
          <w:color w:val="000000"/>
        </w:rPr>
        <w:t>7</w:t>
      </w:r>
    </w:p>
    <w:p w14:paraId="3BB8DBB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Число ходок (туда + обратно) всего транспорта в час, </w:t>
      </w:r>
      <w:r w:rsidRPr="00D222E7">
        <w:rPr>
          <w:b/>
          <w:i/>
          <w:color w:val="000000"/>
          <w:sz w:val="22"/>
        </w:rPr>
        <w:t xml:space="preserve">N = </w:t>
      </w:r>
      <w:r w:rsidRPr="00D222E7">
        <w:rPr>
          <w:b/>
          <w:color w:val="000000"/>
        </w:rPr>
        <w:t>1.9</w:t>
      </w:r>
    </w:p>
    <w:p w14:paraId="3A1D1BF8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долю пыли, уносимой в атмосферу, </w:t>
      </w:r>
      <w:r w:rsidRPr="00D222E7">
        <w:rPr>
          <w:b/>
          <w:i/>
          <w:color w:val="000000"/>
          <w:sz w:val="22"/>
        </w:rPr>
        <w:t xml:space="preserve">C7 = </w:t>
      </w:r>
      <w:r w:rsidRPr="00D222E7">
        <w:rPr>
          <w:b/>
          <w:color w:val="000000"/>
        </w:rPr>
        <w:t>0.01</w:t>
      </w:r>
    </w:p>
    <w:p w14:paraId="7FE1634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Пылевыделение в атмосферу на 1 км пробега, г/км, </w:t>
      </w:r>
      <w:r w:rsidRPr="00D222E7">
        <w:rPr>
          <w:b/>
          <w:i/>
          <w:color w:val="000000"/>
          <w:sz w:val="22"/>
        </w:rPr>
        <w:t xml:space="preserve">Q1 = </w:t>
      </w:r>
      <w:r w:rsidRPr="00D222E7">
        <w:rPr>
          <w:b/>
          <w:color w:val="000000"/>
        </w:rPr>
        <w:t>1450</w:t>
      </w:r>
    </w:p>
    <w:p w14:paraId="5042637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поверхностного слоя дороги,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15A68BB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увлажненность дороги (табл.3.1.4), </w:t>
      </w:r>
      <w:r w:rsidRPr="00D222E7">
        <w:rPr>
          <w:b/>
          <w:i/>
          <w:color w:val="000000"/>
          <w:sz w:val="22"/>
        </w:rPr>
        <w:t xml:space="preserve">K5 = </w:t>
      </w:r>
      <w:r w:rsidRPr="00D222E7">
        <w:rPr>
          <w:b/>
          <w:color w:val="000000"/>
        </w:rPr>
        <w:t>0.2</w:t>
      </w:r>
    </w:p>
    <w:p w14:paraId="578407B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D222E7">
        <w:rPr>
          <w:b/>
          <w:i/>
          <w:color w:val="000000"/>
          <w:sz w:val="22"/>
        </w:rPr>
        <w:t xml:space="preserve">C4 = </w:t>
      </w:r>
      <w:r w:rsidRPr="00D222E7">
        <w:rPr>
          <w:b/>
          <w:color w:val="000000"/>
        </w:rPr>
        <w:t>1.45</w:t>
      </w:r>
    </w:p>
    <w:p w14:paraId="47FA7F54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D222E7">
        <w:rPr>
          <w:b/>
          <w:i/>
          <w:color w:val="000000"/>
          <w:sz w:val="22"/>
        </w:rPr>
        <w:t xml:space="preserve">V1 = </w:t>
      </w:r>
      <w:r w:rsidRPr="00D222E7">
        <w:rPr>
          <w:b/>
          <w:color w:val="000000"/>
        </w:rPr>
        <w:t>3.2</w:t>
      </w:r>
    </w:p>
    <w:p w14:paraId="0C332BDE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D222E7">
        <w:rPr>
          <w:b/>
          <w:i/>
          <w:color w:val="000000"/>
          <w:sz w:val="22"/>
        </w:rPr>
        <w:t xml:space="preserve">V2 = </w:t>
      </w:r>
      <w:r w:rsidRPr="00D222E7">
        <w:rPr>
          <w:b/>
          <w:color w:val="000000"/>
        </w:rPr>
        <w:t>30</w:t>
      </w:r>
    </w:p>
    <w:p w14:paraId="605D5C7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Скорость обдува, м/с, </w:t>
      </w:r>
      <w:r w:rsidRPr="00D222E7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D222E7">
        <w:rPr>
          <w:b/>
          <w:color w:val="000000"/>
        </w:rPr>
        <w:t>5.16</w:t>
      </w:r>
    </w:p>
    <w:p w14:paraId="42F34755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D222E7">
        <w:rPr>
          <w:b/>
          <w:i/>
          <w:color w:val="000000"/>
          <w:sz w:val="22"/>
        </w:rPr>
        <w:t xml:space="preserve">C5 = </w:t>
      </w:r>
      <w:r w:rsidRPr="00D222E7">
        <w:rPr>
          <w:b/>
          <w:color w:val="000000"/>
        </w:rPr>
        <w:t>1.26</w:t>
      </w:r>
    </w:p>
    <w:p w14:paraId="739760F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Площадь открытой поверхности материала в кузове, м2, </w:t>
      </w:r>
      <w:r w:rsidRPr="00D222E7">
        <w:rPr>
          <w:b/>
          <w:i/>
          <w:color w:val="000000"/>
          <w:sz w:val="22"/>
        </w:rPr>
        <w:t xml:space="preserve">S = </w:t>
      </w:r>
      <w:r w:rsidRPr="00D222E7">
        <w:rPr>
          <w:b/>
          <w:color w:val="000000"/>
        </w:rPr>
        <w:t>19.2</w:t>
      </w:r>
    </w:p>
    <w:p w14:paraId="26F6A92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Перевозимый материал: Песчаник</w:t>
      </w:r>
    </w:p>
    <w:p w14:paraId="0BBB8E8D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D222E7">
        <w:rPr>
          <w:b/>
          <w:i/>
          <w:color w:val="000000"/>
          <w:sz w:val="22"/>
        </w:rPr>
        <w:t xml:space="preserve">Q = </w:t>
      </w:r>
      <w:r w:rsidRPr="00D222E7">
        <w:rPr>
          <w:b/>
          <w:color w:val="000000"/>
        </w:rPr>
        <w:t>0.005</w:t>
      </w:r>
    </w:p>
    <w:p w14:paraId="77585406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Влажность перевозимого материала, %, </w:t>
      </w:r>
      <w:r w:rsidRPr="00D222E7">
        <w:rPr>
          <w:b/>
          <w:i/>
          <w:color w:val="000000"/>
          <w:sz w:val="22"/>
        </w:rPr>
        <w:t xml:space="preserve">VL = </w:t>
      </w:r>
      <w:r w:rsidRPr="00D222E7">
        <w:rPr>
          <w:b/>
          <w:color w:val="000000"/>
        </w:rPr>
        <w:t>9</w:t>
      </w:r>
    </w:p>
    <w:p w14:paraId="0FA31BC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D222E7">
        <w:rPr>
          <w:b/>
          <w:i/>
          <w:color w:val="000000"/>
          <w:sz w:val="22"/>
        </w:rPr>
        <w:t xml:space="preserve">K5M = </w:t>
      </w:r>
      <w:r w:rsidRPr="00D222E7">
        <w:rPr>
          <w:b/>
          <w:color w:val="000000"/>
        </w:rPr>
        <w:t>0.2</w:t>
      </w:r>
    </w:p>
    <w:p w14:paraId="25818779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устойчивым снежным покровом, </w:t>
      </w:r>
      <w:r w:rsidRPr="00D222E7">
        <w:rPr>
          <w:b/>
          <w:i/>
          <w:color w:val="000000"/>
          <w:sz w:val="22"/>
        </w:rPr>
        <w:t xml:space="preserve">TSP = </w:t>
      </w:r>
      <w:r w:rsidRPr="00D222E7">
        <w:rPr>
          <w:b/>
          <w:color w:val="000000"/>
        </w:rPr>
        <w:t>150</w:t>
      </w:r>
    </w:p>
    <w:p w14:paraId="34404DB2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Продолжительность осадков в виде дождя, часов/год, </w:t>
      </w:r>
      <w:r w:rsidRPr="00D222E7">
        <w:rPr>
          <w:b/>
          <w:i/>
          <w:color w:val="000000"/>
          <w:sz w:val="22"/>
        </w:rPr>
        <w:t xml:space="preserve">TO = </w:t>
      </w:r>
      <w:r w:rsidRPr="00D222E7">
        <w:rPr>
          <w:b/>
          <w:color w:val="000000"/>
        </w:rPr>
        <w:t>360</w:t>
      </w:r>
    </w:p>
    <w:p w14:paraId="3586D2CA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Количество дней с осадками в виде дождя в году, </w:t>
      </w:r>
      <w:r w:rsidRPr="00D222E7">
        <w:rPr>
          <w:b/>
          <w:i/>
          <w:color w:val="000000"/>
          <w:sz w:val="22"/>
        </w:rPr>
        <w:t xml:space="preserve">TD = </w:t>
      </w:r>
      <w:r w:rsidRPr="00D222E7">
        <w:rPr>
          <w:b/>
          <w:i/>
          <w:color w:val="000000"/>
        </w:rPr>
        <w:t xml:space="preserve">2 · TO / 24 = </w:t>
      </w:r>
      <w:r w:rsidRPr="00D222E7">
        <w:rPr>
          <w:b/>
          <w:color w:val="000000"/>
        </w:rPr>
        <w:t>2 · 360 / 24 = 30</w:t>
      </w:r>
    </w:p>
    <w:p w14:paraId="1F389621" w14:textId="77777777" w:rsidR="00D222E7" w:rsidRPr="00D222E7" w:rsidRDefault="00D222E7" w:rsidP="00D222E7">
      <w:pPr>
        <w:rPr>
          <w:b/>
          <w:color w:val="000000"/>
        </w:rPr>
      </w:pPr>
    </w:p>
    <w:p w14:paraId="46E3135B" w14:textId="77777777" w:rsidR="00D222E7" w:rsidRPr="00D222E7" w:rsidRDefault="00D222E7" w:rsidP="00D222E7">
      <w:pPr>
        <w:rPr>
          <w:b/>
          <w:i/>
          <w:color w:val="000000"/>
          <w:u w:val="single"/>
        </w:rPr>
      </w:pPr>
      <w:r w:rsidRPr="00D222E7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7EF7A2" w14:textId="77777777" w:rsidR="00D222E7" w:rsidRPr="00D222E7" w:rsidRDefault="00D222E7" w:rsidP="00D222E7">
      <w:pPr>
        <w:rPr>
          <w:b/>
          <w:i/>
          <w:color w:val="000000"/>
          <w:u w:val="single"/>
        </w:rPr>
      </w:pPr>
    </w:p>
    <w:p w14:paraId="3E691631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Максимальный разовый выброс, г/с (3.3.1), </w:t>
      </w:r>
      <w:r w:rsidRPr="00D222E7">
        <w:rPr>
          <w:b/>
          <w:i/>
          <w:color w:val="000000"/>
          <w:sz w:val="22"/>
        </w:rPr>
        <w:t xml:space="preserve">G = </w:t>
      </w:r>
      <w:r w:rsidRPr="00D222E7">
        <w:rPr>
          <w:b/>
          <w:i/>
          <w:color w:val="000000"/>
        </w:rPr>
        <w:t xml:space="preserve">C1 · C2 · C3 · K5 · C7 · N · L · Q1 / 3600 + C4 · C5 · K5M · Q · S · N1 = </w:t>
      </w:r>
      <w:r w:rsidRPr="00D222E7">
        <w:rPr>
          <w:b/>
          <w:color w:val="000000"/>
        </w:rPr>
        <w:t>2.5 · 2.75 · 1 · 0.2 · 0.01 · 1.9 · 7 · 1450 / 3600 + 1.45 · 1.26 · 0.2 · 0.005 · 19.2 · 2 = 0.1438</w:t>
      </w:r>
    </w:p>
    <w:p w14:paraId="5FEC1A0C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Валовый выброс, т/год (3.3.2), </w:t>
      </w:r>
      <w:r w:rsidRPr="00D222E7">
        <w:rPr>
          <w:b/>
          <w:i/>
          <w:color w:val="000000"/>
          <w:sz w:val="22"/>
        </w:rPr>
        <w:t xml:space="preserve">M = </w:t>
      </w:r>
      <w:r w:rsidRPr="00D222E7">
        <w:rPr>
          <w:b/>
          <w:i/>
          <w:color w:val="000000"/>
        </w:rPr>
        <w:t xml:space="preserve">0.0864 · G · (365-(TSP + TD)) = </w:t>
      </w:r>
      <w:r w:rsidRPr="00D222E7">
        <w:rPr>
          <w:b/>
          <w:color w:val="000000"/>
        </w:rPr>
        <w:t>0.0864 · 0.1438 · (365-(150 + 30)) = 2.3</w:t>
      </w:r>
    </w:p>
    <w:p w14:paraId="24C4E9DC" w14:textId="77777777" w:rsidR="00D222E7" w:rsidRPr="00D222E7" w:rsidRDefault="00D222E7" w:rsidP="00D222E7">
      <w:pPr>
        <w:rPr>
          <w:b/>
          <w:color w:val="000000"/>
        </w:rPr>
      </w:pPr>
    </w:p>
    <w:p w14:paraId="5C557571" w14:textId="77777777" w:rsidR="00D222E7" w:rsidRPr="00D222E7" w:rsidRDefault="00D222E7" w:rsidP="00D222E7">
      <w:pPr>
        <w:rPr>
          <w:b/>
          <w:i/>
          <w:color w:val="000000"/>
          <w:sz w:val="22"/>
        </w:rPr>
      </w:pPr>
      <w:r w:rsidRPr="00D222E7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42745534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01D8" w14:textId="03F582D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C17" w14:textId="7CA80DA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3947" w14:textId="562079F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A5A" w14:textId="36F3B87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052EE087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ABB" w14:textId="726840B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02C1" w14:textId="24882DC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025" w14:textId="1751489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0099" w14:textId="2459C6A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2.3</w:t>
            </w:r>
          </w:p>
        </w:tc>
      </w:tr>
    </w:tbl>
    <w:p w14:paraId="164C9FF3" w14:textId="314C6F45" w:rsidR="00D222E7" w:rsidRPr="00D222E7" w:rsidRDefault="00D222E7" w:rsidP="00D222E7">
      <w:pPr>
        <w:rPr>
          <w:color w:val="000000"/>
          <w:sz w:val="22"/>
        </w:rPr>
      </w:pPr>
    </w:p>
    <w:p w14:paraId="19C1E548" w14:textId="77777777" w:rsidR="00D222E7" w:rsidRPr="00D222E7" w:rsidRDefault="00D222E7" w:rsidP="00D222E7">
      <w:pPr>
        <w:rPr>
          <w:color w:val="000000"/>
          <w:sz w:val="22"/>
        </w:rPr>
      </w:pPr>
    </w:p>
    <w:p w14:paraId="2DBC5E28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583B6099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04DF57FE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27B21FF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ЭРА v3.0.406</w:t>
      </w:r>
    </w:p>
    <w:p w14:paraId="04A78396" w14:textId="77777777" w:rsidR="00D222E7" w:rsidRPr="00D222E7" w:rsidRDefault="00D222E7" w:rsidP="00D222E7">
      <w:pPr>
        <w:rPr>
          <w:color w:val="000000"/>
          <w:sz w:val="22"/>
        </w:rPr>
      </w:pPr>
    </w:p>
    <w:p w14:paraId="3E2F436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Дата:16.10.25 Время:14:56:08</w:t>
      </w:r>
    </w:p>
    <w:p w14:paraId="7A56359F" w14:textId="77777777" w:rsidR="00D222E7" w:rsidRPr="00D222E7" w:rsidRDefault="00D222E7" w:rsidP="00D222E7">
      <w:pPr>
        <w:rPr>
          <w:color w:val="000000"/>
          <w:sz w:val="22"/>
        </w:rPr>
      </w:pPr>
    </w:p>
    <w:p w14:paraId="2A53B4E5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  <w:r w:rsidRPr="00D222E7">
        <w:rPr>
          <w:b/>
          <w:color w:val="000000"/>
          <w:sz w:val="28"/>
        </w:rPr>
        <w:t xml:space="preserve">               РАСЧЕТ ВАЛОВЫХ ВЫБРОСОВ</w:t>
      </w:r>
    </w:p>
    <w:p w14:paraId="4EDB9B54" w14:textId="77777777" w:rsidR="00D222E7" w:rsidRPr="00D222E7" w:rsidRDefault="00D222E7" w:rsidP="00D222E7">
      <w:pPr>
        <w:jc w:val="center"/>
        <w:rPr>
          <w:b/>
          <w:color w:val="000000"/>
          <w:sz w:val="28"/>
        </w:rPr>
      </w:pPr>
    </w:p>
    <w:p w14:paraId="6B6C30E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Город: 225, Жанааркинский район, Улытау</w:t>
      </w:r>
    </w:p>
    <w:p w14:paraId="67E7AB4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1D609E13" w14:textId="77777777" w:rsidR="00D222E7" w:rsidRPr="00D222E7" w:rsidRDefault="00D222E7" w:rsidP="00D222E7">
      <w:pPr>
        <w:rPr>
          <w:color w:val="000000"/>
          <w:sz w:val="22"/>
        </w:rPr>
      </w:pPr>
    </w:p>
    <w:p w14:paraId="0A977089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загрязнения: 6017, Пылящая поверхность</w:t>
      </w:r>
    </w:p>
    <w:p w14:paraId="1647A19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Источник выделения: 6017 01, Горнотранспортное оборудование</w:t>
      </w:r>
    </w:p>
    <w:p w14:paraId="5F604DC8" w14:textId="77777777" w:rsidR="00D222E7" w:rsidRPr="00D222E7" w:rsidRDefault="00D222E7" w:rsidP="00D222E7">
      <w:pPr>
        <w:rPr>
          <w:color w:val="000000"/>
          <w:sz w:val="22"/>
        </w:rPr>
      </w:pPr>
    </w:p>
    <w:p w14:paraId="4834E06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Список литературы:</w:t>
      </w:r>
    </w:p>
    <w:p w14:paraId="24FD574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3A23924C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62A658F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51084F0A" w14:textId="77777777" w:rsidR="00D222E7" w:rsidRPr="00D222E7" w:rsidRDefault="00D222E7" w:rsidP="00D222E7">
      <w:pPr>
        <w:rPr>
          <w:color w:val="000000"/>
          <w:sz w:val="22"/>
        </w:rPr>
      </w:pPr>
    </w:p>
    <w:p w14:paraId="42087F4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РАСЧЕТ ВЫБРОСОВ ЗАГРЯЗНЯЮЩИХ ВЕЩЕСТВ</w:t>
      </w:r>
    </w:p>
    <w:p w14:paraId="4E96196E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ПРИ РАБОТЕ И ДВИЖЕНИИ АВТОМОБИЛЕЙ ПО ТЕРРИТОРИИ</w:t>
      </w:r>
    </w:p>
    <w:p w14:paraId="7941BD57" w14:textId="77777777" w:rsidR="00D222E7" w:rsidRPr="00D222E7" w:rsidRDefault="00D222E7" w:rsidP="00D222E7">
      <w:pPr>
        <w:rPr>
          <w:color w:val="000000"/>
          <w:sz w:val="22"/>
        </w:rPr>
      </w:pPr>
    </w:p>
    <w:p w14:paraId="12B5AE96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РЕЗУЛЬТАТЫ РАСЧЕТА</w:t>
      </w:r>
    </w:p>
    <w:p w14:paraId="53475853" w14:textId="77777777" w:rsidR="00D222E7" w:rsidRPr="00D222E7" w:rsidRDefault="00D222E7" w:rsidP="00D222E7">
      <w:pPr>
        <w:rPr>
          <w:color w:val="000000"/>
          <w:sz w:val="22"/>
        </w:rPr>
      </w:pPr>
    </w:p>
    <w:p w14:paraId="4F818760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Выбросы по периоду: Переходный период (t&gt;-5 и t&lt;5)</w:t>
      </w:r>
    </w:p>
    <w:p w14:paraId="44DA4E96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3709269A" w14:textId="77777777" w:rsidTr="00D222E7">
        <w:tc>
          <w:tcPr>
            <w:tcW w:w="5000" w:type="pct"/>
            <w:gridSpan w:val="13"/>
          </w:tcPr>
          <w:p w14:paraId="1F8471A9" w14:textId="751AC359" w:rsidR="00D222E7" w:rsidRPr="00D222E7" w:rsidRDefault="00D222E7" w:rsidP="00D222E7">
            <w:pPr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D222E7" w14:paraId="429432A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DA7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6CB56539" w14:textId="5BF7CC6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C89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Nk,</w:t>
            </w:r>
          </w:p>
          <w:p w14:paraId="05F92DAD" w14:textId="52FFBDD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73C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A</w:t>
            </w:r>
          </w:p>
          <w:p w14:paraId="435A03F7" w14:textId="3822C66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E15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Nk1</w:t>
            </w:r>
          </w:p>
          <w:p w14:paraId="6F56E475" w14:textId="6B4703B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C19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Tv1,</w:t>
            </w:r>
          </w:p>
          <w:p w14:paraId="73875283" w14:textId="43DB6A5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D1C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Tv1n,</w:t>
            </w:r>
          </w:p>
          <w:p w14:paraId="29756F17" w14:textId="4C56B76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FE6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Txs,</w:t>
            </w:r>
          </w:p>
          <w:p w14:paraId="193396CE" w14:textId="7EF55B2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47C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Tv2,</w:t>
            </w:r>
          </w:p>
          <w:p w14:paraId="6B2D2151" w14:textId="601FBAD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B95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Tv2n,</w:t>
            </w:r>
          </w:p>
          <w:p w14:paraId="3D642161" w14:textId="7CC8D1B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6FC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Txm,</w:t>
            </w:r>
          </w:p>
          <w:p w14:paraId="456150F1" w14:textId="35C7C62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B1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5692632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E78" w14:textId="48F1AD0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B3F0" w14:textId="7A87965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EFED" w14:textId="3E9EAB2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D1D" w14:textId="68187EE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083C" w14:textId="0EC8992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B033" w14:textId="40A7C94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7C87" w14:textId="7FE1826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2560" w14:textId="0954B2E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C804" w14:textId="11607A7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9E9" w14:textId="3D47480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BEB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E8900F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6476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136521E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FC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1A2A7EFD" w14:textId="29D2D65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FB6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6B567DAF" w14:textId="5167098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584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7020913E" w14:textId="6EF5194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C43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2C70DC4E" w14:textId="4BD77F2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9DF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00C05BA8" w14:textId="1AB59C5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DBC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169AF7E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C29" w14:textId="5223F9D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D48" w14:textId="49352A3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7B93" w14:textId="17A149C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6C4" w14:textId="21987AA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82B" w14:textId="71A5982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F0BA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E247CF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FA9" w14:textId="18DBD49F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3DF" w14:textId="4478A20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E4CE" w14:textId="62EC4D8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A806" w14:textId="1E66A78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CB50" w14:textId="6335D96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0.1257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3C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9D13FB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FFE0" w14:textId="2B8632B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A5C" w14:textId="5653504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7ED" w14:textId="553C3C9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408" w14:textId="02ED438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74F1" w14:textId="634531C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19D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9AD00D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A61" w14:textId="2D05BF7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0D8" w14:textId="508E70F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8DA3" w14:textId="0390E44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5E69" w14:textId="6891B61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4D4" w14:textId="3903120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4F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3FB2C0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705" w14:textId="65D43C1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35D4" w14:textId="1A131A4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C389" w14:textId="69E2CA6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71E" w14:textId="3C7D059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428" w14:textId="234BBEE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463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00E8F3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6B3" w14:textId="1999737F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89F" w14:textId="2EF0974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6C32" w14:textId="5EE8EF0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276" w14:textId="29262CF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BEE" w14:textId="3897E8A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2B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0214DBC2" w14:textId="37334491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113E215E" w14:textId="77777777" w:rsidTr="00D222E7">
        <w:tc>
          <w:tcPr>
            <w:tcW w:w="5000" w:type="pct"/>
            <w:gridSpan w:val="13"/>
          </w:tcPr>
          <w:p w14:paraId="4C5FC610" w14:textId="1792C68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D222E7" w14:paraId="5795A74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A61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73E3B3DF" w14:textId="2CD9AF6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973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017873A4" w14:textId="4B76F7F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63D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04F91759" w14:textId="2E1364F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6AB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630170B9" w14:textId="5512F6A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641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494E41CE" w14:textId="5370575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104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5A3F5932" w14:textId="3E43516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C99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4B4DB971" w14:textId="5B91F9E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DD4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7FCFFB90" w14:textId="66B0C4C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091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68F2C982" w14:textId="1BBDC67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2AF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4529665B" w14:textId="69E35CE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AA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56C8994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768" w14:textId="68AC771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D82D" w14:textId="3B612F0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8E1" w14:textId="1A55130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442F" w14:textId="4CC8C3D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DC0" w14:textId="4D0D30E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CDF3" w14:textId="0E1A9B3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CE3" w14:textId="2DC1396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9F6" w14:textId="68C4665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1D5" w14:textId="5196A80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C73" w14:textId="1BB872D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9FA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F3BD52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C1E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0DAB277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702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5C33C3E7" w14:textId="7A165F5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C68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48EF6157" w14:textId="1027A4B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1E2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22761A14" w14:textId="6D5B8FF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1E3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27D33215" w14:textId="6CAFC43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7B9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6C3507AC" w14:textId="087C1DE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4C9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9596FE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72B" w14:textId="3726D9BE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A70F" w14:textId="687C2C4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D81" w14:textId="7EBBB35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CCD" w14:textId="01DB69F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1.716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D44" w14:textId="597C26E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5.39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DC5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EDA028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EE6" w14:textId="2C9FED3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BAE9" w14:textId="0E5CB16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224" w14:textId="150E5C0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EC38" w14:textId="62EDB82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0294" w14:textId="54BDDBA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0.904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04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49F9A7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5A9" w14:textId="79F5F642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2BE0" w14:textId="6BF54E2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526" w14:textId="3CC49BC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EC6" w14:textId="5D98877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9119" w14:textId="3F90E0B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2448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287D24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CF5" w14:textId="7F99FDC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E63F" w14:textId="51A97FE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C04C" w14:textId="6E9D8F9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367" w14:textId="2D9BAF8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308F" w14:textId="48A90C0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52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CBE119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ABA" w14:textId="22B56DC7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80B" w14:textId="25412D7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B2A2" w14:textId="5079A3E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EA3D" w14:textId="6591391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F12" w14:textId="0F49253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2EE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628DF5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DD9" w14:textId="790CA208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E03" w14:textId="74B10B2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B0F" w14:textId="4706004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3B6" w14:textId="4C45A2A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E138" w14:textId="267D81A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4F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23E64E88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73E4B95D" w14:textId="77777777" w:rsidTr="00D222E7">
        <w:tc>
          <w:tcPr>
            <w:tcW w:w="5000" w:type="pct"/>
            <w:gridSpan w:val="13"/>
          </w:tcPr>
          <w:p w14:paraId="3D6557C3" w14:textId="28A829B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D222E7" w14:paraId="69D0B42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07A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6FC96332" w14:textId="3E3151F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E33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1BEF579F" w14:textId="78A10FF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EC5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48013C50" w14:textId="55EF810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2C9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7273A2D3" w14:textId="6019769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78F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Tv1,</w:t>
            </w:r>
          </w:p>
          <w:p w14:paraId="593A69B8" w14:textId="5BA7554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A3E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Tv1n,</w:t>
            </w:r>
          </w:p>
          <w:p w14:paraId="30F6956E" w14:textId="52037EC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432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7ECF71C7" w14:textId="33E4B3B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3C3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Tv2,</w:t>
            </w:r>
          </w:p>
          <w:p w14:paraId="774CD0CE" w14:textId="4CA9106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D7F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Tv2n,</w:t>
            </w:r>
          </w:p>
          <w:p w14:paraId="58F3763B" w14:textId="3BC6161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7A6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0F0B97F8" w14:textId="7706965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B31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4D4F442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3FB" w14:textId="74F5FDD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03B9" w14:textId="1C18A02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AB3F" w14:textId="77C52A6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DF7" w14:textId="61F94FC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8A8C" w14:textId="3477019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F114" w14:textId="548454A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6C67" w14:textId="73B01B8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609F" w14:textId="461CDED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65E5" w14:textId="5C9E8F7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A329" w14:textId="49F19CA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32B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04D628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A7B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39821F0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0FA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154FC83A" w14:textId="4FEC6A8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A61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30C12041" w14:textId="679AC4D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E96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7BFF2684" w14:textId="2E345D4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AA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06758C0B" w14:textId="29EC2BF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296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668A3FA9" w14:textId="5F82BF6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30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1A85610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4915" w14:textId="09E7EC8A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C" w14:textId="216A16F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AD7" w14:textId="7DFEE6D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8B2F" w14:textId="36EB281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2F0" w14:textId="766DCD9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0.1704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B5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64B4EE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F74" w14:textId="421F5647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2CE0" w14:textId="473DB19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7141" w14:textId="24D2D8D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A952" w14:textId="47D60BB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F68" w14:textId="798C7A9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2E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0E3E58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C69" w14:textId="41E9A1F8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759" w14:textId="3AF781D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BCE" w14:textId="443CAC6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BF2" w14:textId="66AEFE6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226" w14:textId="626383F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079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AB3765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6E4" w14:textId="41CF17B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DE9" w14:textId="40CE490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F9D" w14:textId="44D3B70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F080" w14:textId="0921779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18B8" w14:textId="63F497F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29DB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323123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6737" w14:textId="537ECCE7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7E3F" w14:textId="42879C9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2BD9" w14:textId="678F7BE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1280" w14:textId="0690994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D47" w14:textId="7455A65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265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F9C5C3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50A" w14:textId="6C89D84E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FFC" w14:textId="7F3C28F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7BC" w14:textId="41FD471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230" w14:textId="2C9D9E8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0.03016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0B93" w14:textId="35D7014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0.01752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2D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1F7803EF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5B608314" w14:textId="77777777" w:rsidTr="00D222E7">
        <w:tc>
          <w:tcPr>
            <w:tcW w:w="5000" w:type="pct"/>
            <w:gridSpan w:val="13"/>
          </w:tcPr>
          <w:p w14:paraId="3F3B2753" w14:textId="20916DA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D222E7" w14:paraId="65502E5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238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04CE5176" w14:textId="3B601E1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81A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7A17CC58" w14:textId="477A643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242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7E0739CF" w14:textId="3D62902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D43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7641C57D" w14:textId="67FE2D3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6AE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Tv1,</w:t>
            </w:r>
          </w:p>
          <w:p w14:paraId="54424006" w14:textId="6CD5511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C86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Tv1n,</w:t>
            </w:r>
          </w:p>
          <w:p w14:paraId="0C9F0A83" w14:textId="145E53D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A76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4C62FF62" w14:textId="489B47E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24F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Tv2,</w:t>
            </w:r>
          </w:p>
          <w:p w14:paraId="0CEC2A7F" w14:textId="598C2F9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7FF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Tv2n,</w:t>
            </w:r>
          </w:p>
          <w:p w14:paraId="5B270015" w14:textId="08CC6B6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A19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023B1D71" w14:textId="12080F9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3C8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5D906FA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3341" w14:textId="0917800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B31" w14:textId="659869A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5B0D" w14:textId="23194FC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CC20" w14:textId="1D17778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CFA0" w14:textId="2850C91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B76" w14:textId="3E3F2B6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BA4" w14:textId="1871FE0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313F" w14:textId="682ABE3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298" w14:textId="4AD0FB6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97E" w14:textId="4E48B48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A0F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353D34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848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7B73B9D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8C8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53341FDD" w14:textId="21ACAD7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791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11B74A30" w14:textId="5A2DB48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3CD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3FA5D24D" w14:textId="5BFAB9A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414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5781BD05" w14:textId="3CB0636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852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273D5BFC" w14:textId="63F033D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CF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0256CC3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FBE6" w14:textId="56E59274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7D8" w14:textId="40304DA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BE2" w14:textId="181EC9A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64F4" w14:textId="702B771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B50A" w14:textId="4E84A29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16A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B0493F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AC86" w14:textId="79AE67F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02F" w14:textId="32D74FC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B0E" w14:textId="091BCE6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AC13" w14:textId="0AC8E6E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0.01085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35A3" w14:textId="584E33C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4C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A300D9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D1C8" w14:textId="4085938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DE10" w14:textId="5F7859D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80A" w14:textId="271B336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6E20" w14:textId="598F7C9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3A1" w14:textId="70AA761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0A9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07F0B4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1C2" w14:textId="34E13A0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5DF" w14:textId="3F7CDD9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000B" w14:textId="344DADA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A381" w14:textId="230C3B5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48DB" w14:textId="274E01C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CDDB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A8A7D1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B212" w14:textId="3DED4F4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541" w14:textId="5407C0B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ADA" w14:textId="48792FD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A7AC" w14:textId="6C2CC1D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0.00728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074" w14:textId="0C1434B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1C6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23C2F1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5930" w14:textId="19E81E9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5FFB" w14:textId="78E9488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D5FB" w14:textId="2890A1E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810" w14:textId="4F9F4D8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42E" w14:textId="2D6DA8C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0.000668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C3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29F18DC6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0D311651" w14:textId="77777777" w:rsidTr="00D222E7">
        <w:tc>
          <w:tcPr>
            <w:tcW w:w="5000" w:type="pct"/>
            <w:gridSpan w:val="13"/>
          </w:tcPr>
          <w:p w14:paraId="6E74AD81" w14:textId="2F31DCF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D222E7" w14:paraId="3980E48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204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6AAE70FF" w14:textId="177AB36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468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4131D2D5" w14:textId="7822A51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CE1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2F721A4F" w14:textId="6424689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B6C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476815E0" w14:textId="6A291D9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C15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7F1C0FA8" w14:textId="15693B4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08D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7291A5B3" w14:textId="48672BB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5EE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588EC607" w14:textId="00C90D9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CE9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784FDA13" w14:textId="32B825B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01E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2A6DFB72" w14:textId="11954E5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A33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585417A9" w14:textId="01B4518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80A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C5627B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792" w14:textId="503E92E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0B3C" w14:textId="0B95EE8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58D" w14:textId="11EC5F4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9A60" w14:textId="340FDD0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1AEF" w14:textId="5F9FB5F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164C" w14:textId="0D142C0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26B" w14:textId="59E8FE7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7A5" w14:textId="5A7664A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F9AF" w14:textId="0B015E6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91F" w14:textId="4E902EB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F5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3F06DF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857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54DA356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4A4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36BCE59A" w14:textId="52405DE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8BB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07C10384" w14:textId="14FD5DF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9D0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12B09CC6" w14:textId="37CC1E9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51C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1C7B05CA" w14:textId="2CBE42E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7E6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3699D027" w14:textId="3207422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43B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514841F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2371" w14:textId="5C16ABEA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823" w14:textId="6CCE296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880" w14:textId="3C16C50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BA1" w14:textId="5092A14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0.1572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6AA5" w14:textId="2442BA1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0.0672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DC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FE8015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53A" w14:textId="22892C1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1C2" w14:textId="036D705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874" w14:textId="187C328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FF9" w14:textId="6FAADB8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4863" w14:textId="08B4A14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CB25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854F1A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8CA" w14:textId="6DC7EB3C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DA60" w14:textId="29984CF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92B" w14:textId="52CD766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7DB8" w14:textId="2F44ED2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F9A6" w14:textId="024A6B1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E3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2CF509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B7C" w14:textId="4653E475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371B" w14:textId="1B70456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674" w14:textId="3D2365A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8C58" w14:textId="11FF53F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DB64" w14:textId="0B46041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79D9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20B7F9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F2B" w14:textId="3E2BC0C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ED8" w14:textId="2F8FF0E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D1D" w14:textId="4019C0D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57AA" w14:textId="370883D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DE6A" w14:textId="5CB60F9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0.00306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513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0B60C4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1DE" w14:textId="7302C06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FD6" w14:textId="4B9C5F3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495" w14:textId="48FD067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8AE" w14:textId="2DEDBC0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0.01638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8CE" w14:textId="1453263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462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200C06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C04F" w14:textId="21E1C1E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678B" w14:textId="6CD975D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F53" w14:textId="6D8AA3A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87F" w14:textId="7AB522E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5B4" w14:textId="1208945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0.2687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94D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552FEA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DEB" w14:textId="5BFFB7E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A3E" w14:textId="7C3F59C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FB1" w14:textId="25643C5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3BF" w14:textId="116B20E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3F0" w14:textId="55DB301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3EF4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DB556D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F7A7" w14:textId="10D05D7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F1C" w14:textId="249EEB1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2CEA" w14:textId="7FAD75B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DB62" w14:textId="3C890B2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84A" w14:textId="707E8B3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B8FA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9D28D0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6DE" w14:textId="6D7A184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E902" w14:textId="0002EDA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BAB6" w14:textId="0B63BFF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8872" w14:textId="0CC8253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D52" w14:textId="7548CFB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FD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059A78F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B0F" w14:textId="3A7E1EC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04ED" w14:textId="136F60A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AD98" w14:textId="32DCC96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496" w14:textId="5B2663B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F56B" w14:textId="6ACCE07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2D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EC77B8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BA3" w14:textId="35DB58D7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732C" w14:textId="3AEC05A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959" w14:textId="0BA281F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E76B" w14:textId="7460721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D6C8" w14:textId="3306A1C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0.0281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12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6E0F4ED0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01F4E284" w14:textId="77777777" w:rsidTr="00D222E7">
        <w:tc>
          <w:tcPr>
            <w:tcW w:w="5000" w:type="pct"/>
            <w:gridSpan w:val="13"/>
          </w:tcPr>
          <w:p w14:paraId="0E2D7BD9" w14:textId="2AA29BA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D222E7" w14:paraId="78D8874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0CD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332291E2" w14:textId="7FFFF6D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FFF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50436C48" w14:textId="40B5876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F30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459DF68C" w14:textId="0F1980B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BDF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58084461" w14:textId="69C5344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CE1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5034302D" w14:textId="0F7A227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934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7D29209C" w14:textId="6518B28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559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2DD500F3" w14:textId="6AF6300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33C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5F9242EA" w14:textId="0B20F4B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79C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091E06A5" w14:textId="1EB3509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B18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5FF1902D" w14:textId="4F12841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FCF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7A82745F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86F1" w14:textId="79B7604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44F" w14:textId="0AF4DF0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C7C" w14:textId="6F1BFC2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ED51" w14:textId="1FA57FB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865" w14:textId="2B2192F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115" w14:textId="4210788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5CE" w14:textId="0CEDC37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BFF" w14:textId="18708AF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F82" w14:textId="308F09C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C151" w14:textId="7A77FDE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A44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433287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075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314D87F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25C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55547E9C" w14:textId="06654DD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E3B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258A04C9" w14:textId="6DF0AAF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D4F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3AE64BE4" w14:textId="09A66D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B46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2FFA3E80" w14:textId="50C21E4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E2C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2E3C71B8" w14:textId="6F879E0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62A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B806BF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D5B" w14:textId="48B9972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550B" w14:textId="12E8792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E8D" w14:textId="7B7C99A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CBC0" w14:textId="7620206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44E4" w14:textId="498886E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0.00763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A4E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2718AE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42E" w14:textId="58E991B5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A7C" w14:textId="1387C0E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D7F7" w14:textId="59FFF08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EE62" w14:textId="4ABA3A2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0.00883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C4D" w14:textId="6555302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06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D6198B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0628" w14:textId="242D3778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476" w14:textId="75B5C20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3F3" w14:textId="58E21CD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53C8" w14:textId="7578BC2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378" w14:textId="33D79E9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34D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5A7402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F08" w14:textId="1C55B892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376" w14:textId="1F9671B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C945" w14:textId="69942CB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6C4" w14:textId="7483BEF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3114" w14:textId="7D42182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A1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3ECF8C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0C7" w14:textId="6511B4E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310" w14:textId="7354DE7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E5AD" w14:textId="19E8A84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0CC" w14:textId="0D8C3BE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0.002417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0FBB" w14:textId="57E2E8C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0.000343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8C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643919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F056" w14:textId="4935139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F88B" w14:textId="143E4C0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7FB" w14:textId="34F646E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8D8" w14:textId="670C1BB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D4F" w14:textId="5690DE2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0.000783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65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56E8DC3F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D222E7" w14:paraId="0EB0572F" w14:textId="77777777" w:rsidTr="00D222E7">
        <w:tc>
          <w:tcPr>
            <w:tcW w:w="5000" w:type="pct"/>
            <w:gridSpan w:val="4"/>
            <w:vAlign w:val="center"/>
          </w:tcPr>
          <w:p w14:paraId="2B98598E" w14:textId="1E0D5B3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D222E7" w14:paraId="099F55A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F4B1" w14:textId="40A65A7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23AF" w14:textId="48E841F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D44E" w14:textId="1136B0C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851B" w14:textId="7A2900F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5B4B98E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08D" w14:textId="7E3668D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3776" w14:textId="086077B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CB2" w14:textId="77DD742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3.0542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E1D7" w14:textId="05BD0F3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6.43253</w:t>
            </w:r>
          </w:p>
        </w:tc>
      </w:tr>
      <w:tr w:rsidR="00D222E7" w14:paraId="6FA7162F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DCCE" w14:textId="780B02A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BA8E" w14:textId="5972C5E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ACC1" w14:textId="231FBA3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0.56718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59C7" w14:textId="133699E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1.128083</w:t>
            </w:r>
          </w:p>
        </w:tc>
      </w:tr>
      <w:tr w:rsidR="00D222E7" w14:paraId="35D556F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0F1" w14:textId="54758CA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D3B" w14:textId="3CA2D85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97B1" w14:textId="4E522F0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12D" w14:textId="41E262C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3.35785</w:t>
            </w:r>
          </w:p>
        </w:tc>
      </w:tr>
      <w:tr w:rsidR="00D222E7" w14:paraId="133D3FD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7AC8" w14:textId="2FC713E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C5B" w14:textId="0352E42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2915" w14:textId="1E085DB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0.264097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E54B" w14:textId="4200781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0.447983</w:t>
            </w:r>
          </w:p>
        </w:tc>
      </w:tr>
      <w:tr w:rsidR="00D222E7" w14:paraId="2B60F72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E147" w14:textId="41F76E2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55A" w14:textId="4C49FB8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F41" w14:textId="4D44363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0.34617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71F" w14:textId="4CE0248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0.747801</w:t>
            </w:r>
          </w:p>
        </w:tc>
      </w:tr>
      <w:tr w:rsidR="00D222E7" w14:paraId="7CD05E9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CD5" w14:textId="60C9E46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FE56" w14:textId="3C4D298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39C" w14:textId="773DEFA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D65" w14:textId="1E20104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0.545415</w:t>
            </w:r>
          </w:p>
        </w:tc>
      </w:tr>
    </w:tbl>
    <w:p w14:paraId="20055F3C" w14:textId="77777777" w:rsidR="00D222E7" w:rsidRPr="00D222E7" w:rsidRDefault="00D222E7" w:rsidP="00D222E7">
      <w:pPr>
        <w:rPr>
          <w:color w:val="000000"/>
          <w:sz w:val="22"/>
        </w:rPr>
      </w:pPr>
    </w:p>
    <w:p w14:paraId="6BCCFCD9" w14:textId="77777777" w:rsidR="00D222E7" w:rsidRPr="00D222E7" w:rsidRDefault="00D222E7" w:rsidP="00D222E7">
      <w:pPr>
        <w:rPr>
          <w:color w:val="000000"/>
          <w:sz w:val="22"/>
        </w:rPr>
      </w:pPr>
    </w:p>
    <w:p w14:paraId="380EB224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Выбросы по периоду: Теплый период (t&gt;5)</w:t>
      </w:r>
    </w:p>
    <w:p w14:paraId="5037B9B5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5CA4A5D4" w14:textId="77777777" w:rsidTr="00D222E7">
        <w:tc>
          <w:tcPr>
            <w:tcW w:w="5000" w:type="pct"/>
            <w:gridSpan w:val="13"/>
          </w:tcPr>
          <w:p w14:paraId="0F05629C" w14:textId="337AA7D5" w:rsidR="00D222E7" w:rsidRPr="00D222E7" w:rsidRDefault="00D222E7" w:rsidP="00D222E7">
            <w:pPr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D222E7" w14:paraId="50E3648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B17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1612282C" w14:textId="3E841A5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E84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519BCD64" w14:textId="7CAB963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E2D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61235203" w14:textId="5DAF417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CD0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230E3161" w14:textId="05641FE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716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Tv1,</w:t>
            </w:r>
          </w:p>
          <w:p w14:paraId="72892C7A" w14:textId="27F04CE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B0C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Tv1n,</w:t>
            </w:r>
          </w:p>
          <w:p w14:paraId="137C4726" w14:textId="32FAD66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A81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21C235FA" w14:textId="2F69112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A24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Tv2,</w:t>
            </w:r>
          </w:p>
          <w:p w14:paraId="329D8200" w14:textId="6E4879D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98D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Tv2n,</w:t>
            </w:r>
          </w:p>
          <w:p w14:paraId="5F910D18" w14:textId="7A3EE96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7D5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5AB03C6A" w14:textId="18002C8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A18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15D51EA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6FF" w14:textId="2C056DA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B7D8" w14:textId="674C144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9FD4" w14:textId="6CB2D09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50FF" w14:textId="22FA1BA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1D55" w14:textId="7003E95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F6C" w14:textId="611BFC0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BF42" w14:textId="09A1A7B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577" w14:textId="19AAD56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2CD" w14:textId="49CA327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3E2" w14:textId="6CFF4C8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DA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CF5314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AF98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7E81182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EB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4A5CF55A" w14:textId="39879F1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E27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6B3D5D3A" w14:textId="527FC54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A31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2C2E6A9D" w14:textId="771B09F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360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0BBCDC49" w14:textId="6359F81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57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675B886D" w14:textId="4A18F38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A85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7340C48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EC3D" w14:textId="16C0989C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D8F" w14:textId="75AB4E3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924" w14:textId="47E59BD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D07" w14:textId="4E98F9C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0.464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BF1" w14:textId="5DB3EDC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817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A14594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7065" w14:textId="49B0F9A4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C0D" w14:textId="2565D90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B87" w14:textId="4F44A4B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6BB5" w14:textId="176F9D8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DB9" w14:textId="2FFC165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AC7F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6EA575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1B53" w14:textId="57249F62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C11" w14:textId="33034E1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4A5" w14:textId="20D799E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A7D2" w14:textId="0A37183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0E0" w14:textId="7EA7E64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63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60943B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13A" w14:textId="2C774D8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FD2" w14:textId="77E5CE3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548" w14:textId="462416B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B9F" w14:textId="7187B64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553" w14:textId="7E67C4A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F6F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1C2D22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5E5" w14:textId="4A054E34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83F" w14:textId="4895FC8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B80" w14:textId="3D05A68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9356" w14:textId="1CD1661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0.0624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08D0" w14:textId="2845BE1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A6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027F77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A8E" w14:textId="184D8C77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B09" w14:textId="72126AD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5CC2" w14:textId="479A093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2B3" w14:textId="7B5F5A5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E04" w14:textId="1418B42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0C5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24C46C75" w14:textId="26D4E3E6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5F1E03D2" w14:textId="77777777" w:rsidTr="00D222E7">
        <w:tc>
          <w:tcPr>
            <w:tcW w:w="5000" w:type="pct"/>
            <w:gridSpan w:val="13"/>
          </w:tcPr>
          <w:p w14:paraId="10567047" w14:textId="1D8579B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D222E7" w14:paraId="67A242D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40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4E0FAECB" w14:textId="50116A3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746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4AB17272" w14:textId="6A5DDDA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83B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14804AF2" w14:textId="2E0D0CA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FD1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18C7DCFD" w14:textId="2E229AC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BA7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46759CCB" w14:textId="6140A3A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D21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290CEB25" w14:textId="2208F8D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A19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6FA5A449" w14:textId="012EBAA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B92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409C670D" w14:textId="4AF35D4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246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4B2A322B" w14:textId="2A287A0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5B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2CD36A4C" w14:textId="19B0EBD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B4C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DB9EE0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F67" w14:textId="20ED3BC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6930" w14:textId="481B858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6F4" w14:textId="62DE816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512E" w14:textId="0D16515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1094" w14:textId="2C3A333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073" w14:textId="4FCAC36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EEF2" w14:textId="30B82AA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470" w14:textId="244829E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9AD9" w14:textId="7F7C140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261D" w14:textId="56182DB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19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1A39DD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4661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1890600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5AB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33F0A037" w14:textId="75BFA9A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E8B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313F3E90" w14:textId="78D7A44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6B9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624FF952" w14:textId="431663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DD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311CA4EB" w14:textId="4CF2A89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30D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32EF94F4" w14:textId="4BBC4B4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165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7EB9BD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04C" w14:textId="64C61CAF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C0A1" w14:textId="1F474B6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56B" w14:textId="0D24827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670B" w14:textId="4CAEC79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1.596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4A4" w14:textId="682C691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5.02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D5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AC9AAE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AAF" w14:textId="05AD4F0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F59B" w14:textId="64BCCE5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078" w14:textId="3A4434B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C82C" w14:textId="65A8611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BE4" w14:textId="07A2C50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0.826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DD6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FA784C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E342" w14:textId="489D10B8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3C9B" w14:textId="4C97418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A26" w14:textId="61BAAED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5699" w14:textId="51D2482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20C6" w14:textId="0B27803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2B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E75D7B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E503" w14:textId="79E04FFA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8B44" w14:textId="2D69303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8E1D" w14:textId="376C8F4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C347" w14:textId="5AC10E4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558" w14:textId="3B4C925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9FAF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F0DB40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C3" w14:textId="5BBF5571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790" w14:textId="563DAA0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C238" w14:textId="16B1213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AF30" w14:textId="245518A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443" w14:textId="6FA04D7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3A0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7C4149F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81D8" w14:textId="18580F9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15DF" w14:textId="055A3EE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871" w14:textId="722B650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2504" w14:textId="05D094B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C9C" w14:textId="2DE6070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F49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6E384028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1D56A4EE" w14:textId="77777777" w:rsidTr="00D222E7">
        <w:tc>
          <w:tcPr>
            <w:tcW w:w="5000" w:type="pct"/>
            <w:gridSpan w:val="13"/>
          </w:tcPr>
          <w:p w14:paraId="26E79548" w14:textId="2001F3A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D222E7" w14:paraId="2199A9A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573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7CC0E235" w14:textId="250A9CB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3C4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0EB30BE9" w14:textId="05184CA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629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05DC987B" w14:textId="1040986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0E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7AD247F3" w14:textId="6FA2639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FAE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Tv1,</w:t>
            </w:r>
          </w:p>
          <w:p w14:paraId="701F27FD" w14:textId="715D17E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997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Tv1n,</w:t>
            </w:r>
          </w:p>
          <w:p w14:paraId="764E18B5" w14:textId="7A94FA1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018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2D16C513" w14:textId="4E2E7C5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634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Tv2,</w:t>
            </w:r>
          </w:p>
          <w:p w14:paraId="5D934457" w14:textId="2D85850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EBB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Tv2n,</w:t>
            </w:r>
          </w:p>
          <w:p w14:paraId="75B1A0A8" w14:textId="4B202A6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61F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3A6D522E" w14:textId="713C583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800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045F170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78E" w14:textId="4F03476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12AF" w14:textId="4BD783D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A415" w14:textId="25EA890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1AB" w14:textId="3198BAC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375F" w14:textId="4B420BD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00B8" w14:textId="3FCDA6C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5814" w14:textId="4F84E2E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CACF" w14:textId="3802CA3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5559" w14:textId="5E1435D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B69" w14:textId="4863144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7D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374357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84CB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413D76D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77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30E009F1" w14:textId="6E058E3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675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1DEA2CF5" w14:textId="21A4305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0BD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3BCB74A4" w14:textId="7382ADA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73D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074695EB" w14:textId="774D30F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181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39F1FFC9" w14:textId="3A77639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8A5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5D1730C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D39" w14:textId="5DB72A38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258" w14:textId="56DB7DB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47B" w14:textId="3D72810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590" w14:textId="6CCC3E6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F59A" w14:textId="72821DD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E8F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DA9C68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04F9" w14:textId="0530FB8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98C0" w14:textId="432D905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E4DB" w14:textId="4607BCA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56A3" w14:textId="31DCA14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0.0658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415" w14:textId="7824792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0.03866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E8E8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0CC958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122" w14:textId="13910ABA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3BB" w14:textId="3E553B4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77B" w14:textId="66CF744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7EC4" w14:textId="3FAD643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A08" w14:textId="79EAA5A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A8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BD5DF0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D215" w14:textId="36D8F4A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FBA" w14:textId="3C2F0CA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314" w14:textId="740535E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E4E" w14:textId="06F2244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B095" w14:textId="1266A2B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33DA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F9CC12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202A" w14:textId="4BA9F97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B535" w14:textId="52D401F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BD2D" w14:textId="2A5CB30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1D4" w14:textId="414DF4C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1D7" w14:textId="66B373B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0D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92D455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6451" w14:textId="18C976DE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8E0" w14:textId="03E1E3D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DDB" w14:textId="0BEE63A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B83" w14:textId="5370FDF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0.02756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B4A" w14:textId="30CCBF5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0.01606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9C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0E24FE12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2745B38E" w14:textId="77777777" w:rsidTr="00D222E7">
        <w:tc>
          <w:tcPr>
            <w:tcW w:w="5000" w:type="pct"/>
            <w:gridSpan w:val="13"/>
          </w:tcPr>
          <w:p w14:paraId="34BF3AF6" w14:textId="38060D4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D222E7" w14:paraId="3629740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495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0FA1F220" w14:textId="1B3D724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4C7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52D25CF4" w14:textId="3391E53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A69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6B44D517" w14:textId="7F1452F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47A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4AAFD0C9" w14:textId="28D8529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AF2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Tv1,</w:t>
            </w:r>
          </w:p>
          <w:p w14:paraId="55E98B8E" w14:textId="52BC419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33F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Tv1n,</w:t>
            </w:r>
          </w:p>
          <w:p w14:paraId="7B9BACEF" w14:textId="306A86A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81C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1E4651AD" w14:textId="7FCBCEB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AAF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Tv2,</w:t>
            </w:r>
          </w:p>
          <w:p w14:paraId="0AB80F46" w14:textId="701CDD1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38D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Tv2n,</w:t>
            </w:r>
          </w:p>
          <w:p w14:paraId="522EB776" w14:textId="547C7FC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C98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65410B32" w14:textId="5F4C53A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7B7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0E98D9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0A5" w14:textId="0AEA842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50E4" w14:textId="61DC5D8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2AB2" w14:textId="5DFDC97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CFD9" w14:textId="6C26622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1DD" w14:textId="1791159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C071" w14:textId="33F51E9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A1FE" w14:textId="5DA3423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592C" w14:textId="5B2F72F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ED42" w14:textId="465A892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FBFC" w14:textId="1A4BAC8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18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5D49AC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2DF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147DCD4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D05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6138AC56" w14:textId="39388AF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696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56384871" w14:textId="6377E9C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8A0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483FF1CA" w14:textId="0F070C6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D8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582BAAF2" w14:textId="1C737C3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56C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1E49FA94" w14:textId="15265B9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D27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163F54E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472" w14:textId="16A9ABD7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2A2E" w14:textId="0632233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ECA" w14:textId="4C7E7D4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1A53" w14:textId="2B97F2E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BCF" w14:textId="7F4DEB3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0.00628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ECE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E3860C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B4A" w14:textId="13E5C1EF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053" w14:textId="704DA92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60F" w14:textId="6E5FAB1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958" w14:textId="673279E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0.01022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8464" w14:textId="167C4F5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0.001504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7B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752924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9EC8" w14:textId="25C34BDF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5711" w14:textId="504270D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FD0A" w14:textId="1FEEF4B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EFC" w14:textId="2D2EF4D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60E3" w14:textId="7D728B5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5C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32812D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098" w14:textId="3367B858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16D" w14:textId="2D17D39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9653" w14:textId="061C837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54B" w14:textId="0EEB8C7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A60" w14:textId="7D78D28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48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1B058D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C98" w14:textId="254C8865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5BE" w14:textId="04195A3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40C" w14:textId="5BA5D8E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B06" w14:textId="047FCEB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56C6" w14:textId="362B364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0.000795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E2B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342D42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78D" w14:textId="05D22FC5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DB4" w14:textId="6B7F4A3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084A" w14:textId="0D5016C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049" w14:textId="5486734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EAC" w14:textId="45018AB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0.000616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9145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39888482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6389D480" w14:textId="77777777" w:rsidTr="00D222E7">
        <w:tc>
          <w:tcPr>
            <w:tcW w:w="5000" w:type="pct"/>
            <w:gridSpan w:val="13"/>
          </w:tcPr>
          <w:p w14:paraId="43AD1EF7" w14:textId="39AA2C7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D222E7" w14:paraId="7383776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D5E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3BBF9997" w14:textId="6CAAB23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F71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4073FF83" w14:textId="51F55A4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717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3D1E0D45" w14:textId="4C94855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9CE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44EFF140" w14:textId="4772223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EFB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4406EE47" w14:textId="553E894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D1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58F00550" w14:textId="6233226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CB9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0B08C102" w14:textId="034784B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503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69E10F43" w14:textId="56C01E0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B09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7A137D9D" w14:textId="66C9D37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52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58C6EF0A" w14:textId="32E891C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27F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0B7FB60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DCC5" w14:textId="3D7786A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512D" w14:textId="2D76B46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FC7F" w14:textId="3DF2A7A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631C" w14:textId="2117B22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43F" w14:textId="25194F6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7E05" w14:textId="57077A0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416" w14:textId="54E1626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14C" w14:textId="658970B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803" w14:textId="64B6387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0F43" w14:textId="3DA1A74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671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F04408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BE3F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4271C69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3B4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2A43951C" w14:textId="21DB909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CE6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7DBC2F1B" w14:textId="66AE01B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746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37681A24" w14:textId="6A5C732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8A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2FBFB052" w14:textId="77BA3E5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B9B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67DBFA13" w14:textId="0BB4292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A54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626ED30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CCD8" w14:textId="50A1812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311" w14:textId="5EE4094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BBF" w14:textId="6D44183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0D8B" w14:textId="6862F89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18F" w14:textId="37E85CB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32BA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00112E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CB2" w14:textId="343ECBA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4551" w14:textId="6817DE8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074D" w14:textId="76C0832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467" w14:textId="5273A1F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C6F" w14:textId="391A63D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0.01046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801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577370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D2A" w14:textId="4985AF1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68F" w14:textId="289A4EF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0FE" w14:textId="42D3EBC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B056" w14:textId="5709759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8179" w14:textId="20F1914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9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31DAB2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DAE5" w14:textId="743ACF4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6D1" w14:textId="0F2DC84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F89" w14:textId="6A6939B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BEB" w14:textId="61D7E6D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8559" w14:textId="32C08DC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C0B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F879C3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456" w14:textId="5080D102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3072" w14:textId="78DF0A3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7103" w14:textId="1F97238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3A3" w14:textId="043A427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0.00526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5BFF" w14:textId="4A149BF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1FE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503733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456" w14:textId="1066C76A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3220" w14:textId="51FCF23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CB45" w14:textId="6FE5177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E125" w14:textId="42C2619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26E" w14:textId="36268F3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B59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5D3DA3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DB3A" w14:textId="4B672DA5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017C" w14:textId="504EFF9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BB7B" w14:textId="01B005D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1176" w14:textId="58DDF07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30D" w14:textId="555EBE6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2A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5BBD84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C89C" w14:textId="1264268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DEB0" w14:textId="2726FEF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F3DB" w14:textId="1E10B94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462" w14:textId="02A0A75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5B1" w14:textId="683FB60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0.04185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72B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BA06A3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D1C" w14:textId="1416C9F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916A" w14:textId="494F05B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34BF" w14:textId="779AF00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7CA" w14:textId="0DF83A3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982" w14:textId="06DEA7B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E41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07D3AA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236" w14:textId="1F408D7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07F0" w14:textId="0A7FAB7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67A" w14:textId="5EE154D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FC91" w14:textId="05806B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FCC7" w14:textId="2AA75FE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175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C09783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219E" w14:textId="525635CA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D43" w14:textId="505A75B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EA3" w14:textId="3963374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9141" w14:textId="2E4BE54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1C84" w14:textId="30A68EE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0.00896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CCBF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EC3ADB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F20C" w14:textId="03EB8532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9BE4" w14:textId="7D61887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207" w14:textId="21BDD52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F2DC" w14:textId="0AA7771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439" w14:textId="5591589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0.02525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CAE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1589C9D8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41EA51CC" w14:textId="77777777" w:rsidTr="00D222E7">
        <w:tc>
          <w:tcPr>
            <w:tcW w:w="5000" w:type="pct"/>
            <w:gridSpan w:val="13"/>
          </w:tcPr>
          <w:p w14:paraId="2F0730DD" w14:textId="5550CBD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D222E7" w14:paraId="13F2AD0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3DC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4CBE83A6" w14:textId="50F6C3F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459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43CD44DB" w14:textId="114436D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63E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34D75F53" w14:textId="00F855F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834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4570BDDB" w14:textId="0A8BBB5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4C6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11305813" w14:textId="3938C11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7E8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06AF7865" w14:textId="3BCFF3F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6F4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14AA639B" w14:textId="77CA811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12A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67BBEB87" w14:textId="3CAB8C2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DFD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2F47790E" w14:textId="1ABA8B2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403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63FBCDD9" w14:textId="1A4F7E3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EDC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7FEC393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814" w14:textId="245B319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36C" w14:textId="598971F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CF53" w14:textId="08E73A2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BDE" w14:textId="29AF917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FE2" w14:textId="4F6C2FC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1F2" w14:textId="04721CA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985" w14:textId="28C1ABA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ED87" w14:textId="28E1F01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488F" w14:textId="7EC5845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ABC" w14:textId="7A71F3F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E6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EF4A2F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F345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6E41FA1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1A1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70F148BE" w14:textId="7424536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9C4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73809F0D" w14:textId="5CDF1D9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31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2862A3A5" w14:textId="122CB00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D93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6B2CB666" w14:textId="576A934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CAB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2D5E4F82" w14:textId="6BBB002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E9C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6D6042D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4825" w14:textId="20F1BC41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90F4" w14:textId="74CFC44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E7D" w14:textId="61A9E09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E70C" w14:textId="4D1AB49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817" w14:textId="148EB84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0.00712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974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519EAFF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A54" w14:textId="6E59080F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DF9" w14:textId="689715F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51E8" w14:textId="0732A1F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336" w14:textId="3C7B3BA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0.00849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E80B" w14:textId="5EACF3E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0.001245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74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425279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D25C" w14:textId="506C140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59F" w14:textId="5D496AD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C235" w14:textId="6493D40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CA1" w14:textId="163AE7C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413A" w14:textId="6CDB0DE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27C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272AED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F738" w14:textId="64AB2954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0685" w14:textId="155D5B9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FABA" w14:textId="398EEAF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8650" w14:textId="3ADA154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59D" w14:textId="5B6DFF3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66C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B4EC54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96A" w14:textId="67F2E0EC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B9E" w14:textId="6BABBD6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2A82" w14:textId="368E52C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C75" w14:textId="0D09F92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0.001772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F89" w14:textId="52A81FB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0.000252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7E8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194091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7907" w14:textId="272E738E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A4B" w14:textId="3C13D62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68A" w14:textId="600B1A5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7710" w14:textId="24FDD23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0.00491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CDE" w14:textId="38778A8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4224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0B32B98A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D222E7" w14:paraId="4F61B1EC" w14:textId="77777777" w:rsidTr="00D222E7">
        <w:tc>
          <w:tcPr>
            <w:tcW w:w="5000" w:type="pct"/>
            <w:gridSpan w:val="4"/>
            <w:vAlign w:val="center"/>
          </w:tcPr>
          <w:p w14:paraId="3599265E" w14:textId="71F3996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D222E7" w14:paraId="34FE649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4D16" w14:textId="1E66DBD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158A" w14:textId="6B0C83C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3317" w14:textId="5A2907E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B8AB" w14:textId="7320AD7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67E9524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F13" w14:textId="7D06399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D6C" w14:textId="72DD5BB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2E7" w14:textId="31140B9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2.85586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8A5F" w14:textId="690D7BC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6.0048</w:t>
            </w:r>
          </w:p>
        </w:tc>
      </w:tr>
      <w:tr w:rsidR="00D222E7" w14:paraId="0EC5A54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A83F" w14:textId="4F6229E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ED2" w14:textId="03EF251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6ABF" w14:textId="086FB65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0.52691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EFE9" w14:textId="40B2AAD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1.038119</w:t>
            </w:r>
          </w:p>
        </w:tc>
      </w:tr>
      <w:tr w:rsidR="00D222E7" w14:paraId="294063D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E3B3" w14:textId="26430D7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19D4" w14:textId="756775D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EA6" w14:textId="1D200E5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ED4" w14:textId="71D2449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3.35785</w:t>
            </w:r>
          </w:p>
        </w:tc>
      </w:tr>
      <w:tr w:rsidR="00D222E7" w14:paraId="12149D6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322" w14:textId="3BE7544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34C" w14:textId="34991C2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5DD" w14:textId="70DA07B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0.198192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7C5" w14:textId="7767DC5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0.336447</w:t>
            </w:r>
          </w:p>
        </w:tc>
      </w:tr>
      <w:tr w:rsidR="00D222E7" w14:paraId="5731324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F82" w14:textId="1561CC5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63A" w14:textId="63E81E0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D67" w14:textId="5AD60F1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0.31189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2C8E" w14:textId="610E104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0.673139</w:t>
            </w:r>
          </w:p>
        </w:tc>
      </w:tr>
      <w:tr w:rsidR="00D222E7" w14:paraId="04135AC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E0F4" w14:textId="758EC9A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B74" w14:textId="01DAF67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00AC" w14:textId="482D20B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707" w14:textId="064E151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0.545415</w:t>
            </w:r>
          </w:p>
        </w:tc>
      </w:tr>
    </w:tbl>
    <w:p w14:paraId="77E363C8" w14:textId="77777777" w:rsidR="00D222E7" w:rsidRPr="00D222E7" w:rsidRDefault="00D222E7" w:rsidP="00D222E7">
      <w:pPr>
        <w:rPr>
          <w:color w:val="000000"/>
          <w:sz w:val="22"/>
        </w:rPr>
      </w:pPr>
    </w:p>
    <w:p w14:paraId="6E7605DF" w14:textId="77777777" w:rsidR="00D222E7" w:rsidRPr="00D222E7" w:rsidRDefault="00D222E7" w:rsidP="00D222E7">
      <w:pPr>
        <w:rPr>
          <w:color w:val="000000"/>
          <w:sz w:val="22"/>
        </w:rPr>
      </w:pPr>
    </w:p>
    <w:p w14:paraId="758DE2F7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Выбросы по периоду: Холодный период (t&lt;-5)</w:t>
      </w:r>
    </w:p>
    <w:p w14:paraId="47D92050" w14:textId="77777777" w:rsidR="00D222E7" w:rsidRPr="00D222E7" w:rsidRDefault="00D222E7" w:rsidP="00D222E7">
      <w:pPr>
        <w:rPr>
          <w:b/>
          <w:color w:val="000000"/>
        </w:rPr>
      </w:pPr>
      <w:r w:rsidRPr="00D222E7">
        <w:rPr>
          <w:color w:val="000000"/>
          <w:sz w:val="22"/>
        </w:rPr>
        <w:t xml:space="preserve">Температура воздуха за расчетный период, град. С, </w:t>
      </w:r>
      <w:r w:rsidRPr="00D222E7">
        <w:rPr>
          <w:b/>
          <w:i/>
          <w:color w:val="000000"/>
          <w:sz w:val="22"/>
        </w:rPr>
        <w:t xml:space="preserve">T = </w:t>
      </w:r>
      <w:r w:rsidRPr="00D222E7">
        <w:rPr>
          <w:b/>
          <w:color w:val="000000"/>
        </w:rPr>
        <w:t>0</w:t>
      </w:r>
    </w:p>
    <w:p w14:paraId="38AEB21E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743E4A43" w14:textId="77777777" w:rsidTr="00D222E7">
        <w:tc>
          <w:tcPr>
            <w:tcW w:w="5000" w:type="pct"/>
            <w:gridSpan w:val="13"/>
          </w:tcPr>
          <w:p w14:paraId="4AA9EEE3" w14:textId="14B3D757" w:rsidR="00D222E7" w:rsidRPr="00D222E7" w:rsidRDefault="00D222E7" w:rsidP="00D222E7">
            <w:pPr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D222E7" w14:paraId="2C76E34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64B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2F6E1576" w14:textId="4B6280B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CAA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2D3A209F" w14:textId="794D29D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8F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2A024E20" w14:textId="204B917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8A5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357BFDB6" w14:textId="14F6535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74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Tv1,</w:t>
            </w:r>
          </w:p>
          <w:p w14:paraId="70C11205" w14:textId="70A2B4D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7B1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Tv1n,</w:t>
            </w:r>
          </w:p>
          <w:p w14:paraId="39DD4107" w14:textId="44F2C0F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4C1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78148314" w14:textId="62C1C60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27F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Tv2,</w:t>
            </w:r>
          </w:p>
          <w:p w14:paraId="45F598CA" w14:textId="1AA4F81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75F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Tv2n,</w:t>
            </w:r>
          </w:p>
          <w:p w14:paraId="79F36767" w14:textId="1A6F0EB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81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09D2DB73" w14:textId="6ACC2C4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62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153DA3D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DDFD" w14:textId="78C26FB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F72C" w14:textId="5645148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8AB" w14:textId="33305BE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F1D" w14:textId="61435C6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40F4" w14:textId="703BC17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AD2D" w14:textId="3F78DB7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7DB3" w14:textId="1A889F7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1A84" w14:textId="065AE21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EF4D" w14:textId="67A04CD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366" w14:textId="0BB1C98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858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24980C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660A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3EC8AC2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BFD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39165157" w14:textId="3380114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F2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283B5731" w14:textId="3410CA2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DB8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078CAB73" w14:textId="130CBDC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56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3A9A1A8B" w14:textId="6AD96AE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802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44F91013" w14:textId="36BADCD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90F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5F3EEB1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8E5D" w14:textId="0BCD3F4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8310" w14:textId="5C02291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F1A1" w14:textId="59EE3E9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67DB" w14:textId="23E37F9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2981" w14:textId="69A2BD2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17C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0F56B1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BEB6" w14:textId="021A78D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2475" w14:textId="4C99E8D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C43" w14:textId="4786E7D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F593" w14:textId="1D79CCA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0.1334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D13" w14:textId="64ACBB1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F1F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E0D81A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068" w14:textId="073305F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40C" w14:textId="4B7772B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807" w14:textId="4079E9D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7BF4" w14:textId="200BEE5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717" w14:textId="04C42DC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F0B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ECC962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933" w14:textId="09A97AD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713" w14:textId="45DB2D5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CF5" w14:textId="0467B0F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F0AB" w14:textId="18FC89F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58C" w14:textId="2B46605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0.0662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2E5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6E4AB7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FE2" w14:textId="2D937B3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763" w14:textId="0DEB4F5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2FB" w14:textId="174F8C5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4BA1" w14:textId="61C7568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562" w14:textId="374FFF2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138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4B6AEF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62A" w14:textId="0F626E4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5C5" w14:textId="4E2D8E0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517F" w14:textId="44ADB20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CCD" w14:textId="56928A9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698" w14:textId="4EDB552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020F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385DE5B9" w14:textId="6FB9744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433F2625" w14:textId="77777777" w:rsidTr="00D222E7">
        <w:tc>
          <w:tcPr>
            <w:tcW w:w="5000" w:type="pct"/>
            <w:gridSpan w:val="13"/>
          </w:tcPr>
          <w:p w14:paraId="42E76CA1" w14:textId="68A7221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D222E7" w14:paraId="67CCDF5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2BD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780EE8DE" w14:textId="4C55444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39C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6F087B2A" w14:textId="6FDE18D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269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3369F777" w14:textId="366C69E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F22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034757CB" w14:textId="21D7103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10D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62FFA5C4" w14:textId="523FC22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36B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048731B1" w14:textId="304C141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1BE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518A037B" w14:textId="7A5E411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EB2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36B457A8" w14:textId="1646E91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E9B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3F9396EE" w14:textId="099D249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BE9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1C120C91" w14:textId="30B1A92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E3E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76ECA1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7DB7" w14:textId="304C79D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F22" w14:textId="00EB665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A65" w14:textId="61C17EF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606" w14:textId="573039B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CC25" w14:textId="70224BE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8AB8" w14:textId="6EC7193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889" w14:textId="671F184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54A1" w14:textId="2EF3A97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B8F" w14:textId="54B9519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D2FA" w14:textId="647BBE0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2E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F93A16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E66D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6405CBE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32D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279DA65B" w14:textId="4D6CD3F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26C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6603AF79" w14:textId="1B1A153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C53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366F9A90" w14:textId="322DB1F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FED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72894579" w14:textId="1E12284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F0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173B37E2" w14:textId="49FF554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959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3FEFF1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94B" w14:textId="588DCA95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5D21" w14:textId="52A1A82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90A2" w14:textId="1EBD64F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7.2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61EF" w14:textId="62D8494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1.896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174" w14:textId="1E7FFCF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5.47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386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631734F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0C8A" w14:textId="022149B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E3AB" w14:textId="521489F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19A6" w14:textId="78FD252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B8F8" w14:textId="2286BC3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B665" w14:textId="25EF06E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0.903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124A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D9B712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2FC" w14:textId="6F50CE71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A62F" w14:textId="0A0CA6C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54B6" w14:textId="226634E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725B" w14:textId="4609106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D54B" w14:textId="64C75B5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2.374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559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71337D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63FF" w14:textId="07520E2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109F" w14:textId="71F56F8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5536" w14:textId="6FC3FF2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453" w14:textId="4D1F8FA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0B9" w14:textId="4ED6941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AB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DD4ECB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020" w14:textId="4C8A460E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039" w14:textId="6FAE608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10F4" w14:textId="0FBAD66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DF7" w14:textId="0DC08E9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B0BB" w14:textId="2F2A971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0.3284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D204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618113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7C05" w14:textId="245971DA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9DC" w14:textId="1671903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6E9" w14:textId="1DB7380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C7F" w14:textId="18EDED9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0.2254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249" w14:textId="7ABF98E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15AB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6512F90C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7566F923" w14:textId="77777777" w:rsidTr="00D222E7">
        <w:tc>
          <w:tcPr>
            <w:tcW w:w="5000" w:type="pct"/>
            <w:gridSpan w:val="13"/>
          </w:tcPr>
          <w:p w14:paraId="17A022E2" w14:textId="0A70A70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D222E7" w14:paraId="18141CC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E24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0C72B306" w14:textId="4E42DB0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164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274A956B" w14:textId="512B336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7A7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7352F219" w14:textId="015FC43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77B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501EAD2E" w14:textId="7C283C6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150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Tv1,</w:t>
            </w:r>
          </w:p>
          <w:p w14:paraId="43E6A08B" w14:textId="7C5B576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B6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Tv1n,</w:t>
            </w:r>
          </w:p>
          <w:p w14:paraId="01A9BE61" w14:textId="7A95E22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219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67F94675" w14:textId="53D1D45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96E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Tv2,</w:t>
            </w:r>
          </w:p>
          <w:p w14:paraId="6110F1AF" w14:textId="4886618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907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Tv2n,</w:t>
            </w:r>
          </w:p>
          <w:p w14:paraId="6214C38E" w14:textId="5C11E75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FCA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519EF786" w14:textId="3023F6A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C0D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27B1FF0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520" w14:textId="7291478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7C57" w14:textId="4A7197F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0F37" w14:textId="02DF2F0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353" w14:textId="471AF82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F8E6" w14:textId="70AED24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8D7" w14:textId="7DC4C92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D2C" w14:textId="01669AC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D506" w14:textId="584D105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F2E" w14:textId="1F780AE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D60C" w14:textId="5B483C6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82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6E98EE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7E13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7A52778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776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089582AA" w14:textId="48C01EE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E04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6AC2680E" w14:textId="171F911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92F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3F1ED90C" w14:textId="62F3492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9B8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1D7973C8" w14:textId="2A4AEF2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F10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575B9200" w14:textId="3948EEB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FBB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35DB907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9C1" w14:textId="4342189F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27D" w14:textId="59B75B1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2ED" w14:textId="6A2F28B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CCF" w14:textId="2E3A1C1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B74" w14:textId="0654AB3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0.1665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B34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853A3F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26E1" w14:textId="0BC6DA8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E00" w14:textId="66BA610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2527" w14:textId="172950A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2C60" w14:textId="27076A2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0.0762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253C" w14:textId="628084C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7C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AD397D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120B" w14:textId="5275BE5E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6A6" w14:textId="0A15084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274" w14:textId="63EB1D0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BEF2" w14:textId="4DC566D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33C" w14:textId="2907230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CE9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D2BC11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C1B" w14:textId="329AA06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D955" w14:textId="7107CF6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D54" w14:textId="53AD842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C59" w14:textId="42B3BA3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8D57" w14:textId="03FC897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F4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26FF1D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3919" w14:textId="3B9DFF74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3C03" w14:textId="375DD50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2751" w14:textId="25C1C60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1B4D" w14:textId="15D7EB7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0C0" w14:textId="1772038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F2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D65496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2F9" w14:textId="41BD87A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7F6E" w14:textId="1F0AC57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88E9" w14:textId="7B4693B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657" w14:textId="5D9CB3E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AD54" w14:textId="5FADC32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1B3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4D467DA8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589B58E1" w14:textId="77777777" w:rsidTr="00D222E7">
        <w:tc>
          <w:tcPr>
            <w:tcW w:w="5000" w:type="pct"/>
            <w:gridSpan w:val="13"/>
          </w:tcPr>
          <w:p w14:paraId="06CF451F" w14:textId="5AAD866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D222E7" w14:paraId="5E37C28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737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6E6B0F01" w14:textId="6B7C7DC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25D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1C2B912D" w14:textId="2866BEB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B73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4E6D2FE8" w14:textId="08AF024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40D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4DD3B8D6" w14:textId="0DA76B1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6385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Tv1,</w:t>
            </w:r>
          </w:p>
          <w:p w14:paraId="4E66D69D" w14:textId="31A5C80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DA3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Tv1n,</w:t>
            </w:r>
          </w:p>
          <w:p w14:paraId="5A441BF3" w14:textId="2D2C993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B5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01F12E18" w14:textId="6412084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55A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Tv2,</w:t>
            </w:r>
          </w:p>
          <w:p w14:paraId="1C820904" w14:textId="71F1911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409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Tv2n,</w:t>
            </w:r>
          </w:p>
          <w:p w14:paraId="43A09E12" w14:textId="32A7302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7C8A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03DCEB30" w14:textId="20627DF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515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2B0BDC0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4DF0" w14:textId="0104891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B6C6" w14:textId="260C89C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174" w14:textId="4A0D8CC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0978" w14:textId="04DD8CB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21A0" w14:textId="426BF3F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D995" w14:textId="427A258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F688" w14:textId="62FDFEE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8B3B" w14:textId="452A09B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4FBE" w14:textId="78C2903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8DD" w14:textId="5B242BD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BBC8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532A4F0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0C99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1114AFEA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E6D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53579AF1" w14:textId="61AD671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FB3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62DFFDD8" w14:textId="4D3A9BA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737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461A2FB2" w14:textId="71E41E9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CF2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75A48C8A" w14:textId="57761F5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682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44B071E9" w14:textId="662211D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C12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23E5C92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142" w14:textId="41623AE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3BEF" w14:textId="707B6F8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C70" w14:textId="4A73BC8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BBA6" w14:textId="55138EE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834F" w14:textId="6A5F3A2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0.00645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236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0FEC03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2D0C" w14:textId="181FC3C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C6ED" w14:textId="15A5517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5A53" w14:textId="0233009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F1C" w14:textId="79AB2F9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0.0118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731" w14:textId="374E481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C81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0DC137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CE0" w14:textId="65E436D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D24" w14:textId="7F19ACA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7A9" w14:textId="1702545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E01C" w14:textId="4F6B8D2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11D" w14:textId="6C13572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F3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6DA518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0D84" w14:textId="7076BDF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4F1B" w14:textId="1662E50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8397" w14:textId="6AFA1DA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E52" w14:textId="184F97A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B9EF" w14:textId="4078FC4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0.000837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DD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5CF045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6AC5" w14:textId="61E58F89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F9B" w14:textId="3EC05B2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907C" w14:textId="7474CB1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C135" w14:textId="3FA023D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F820" w14:textId="7D8C044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6B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43BDA7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16BE" w14:textId="6738CB43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762" w14:textId="08DAC6D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4B5" w14:textId="4C0B2FD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2FE2" w14:textId="643685F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B98E" w14:textId="1ABD7C0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0.000669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6F3B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056D8EFA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6F80500D" w14:textId="77777777" w:rsidTr="00D222E7">
        <w:tc>
          <w:tcPr>
            <w:tcW w:w="5000" w:type="pct"/>
            <w:gridSpan w:val="13"/>
          </w:tcPr>
          <w:p w14:paraId="12660952" w14:textId="288BE49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D222E7" w14:paraId="48179ADF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010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28D53A8F" w14:textId="646C4A2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0E79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173441D0" w14:textId="71401A1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0BF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4ACD9570" w14:textId="4336A26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B61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4BEAD176" w14:textId="0F0991A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D48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0A728BAA" w14:textId="25A2797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B8F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6764AC88" w14:textId="2DB8988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CD5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1C3BCAF4" w14:textId="45E4CDA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C8A6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3CE5BB8C" w14:textId="4DF0613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F63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5458B995" w14:textId="21774BE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DA6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6AD46D28" w14:textId="4C4AAC2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842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282F24F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DE12" w14:textId="33A9CB3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5812" w14:textId="13E581E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402" w14:textId="66B63A7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6C9" w14:textId="77EE9BA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8045" w14:textId="17D587F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BA32" w14:textId="75CE012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F5FE" w14:textId="7B0ED04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E559" w14:textId="02599DC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332A" w14:textId="430758C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611" w14:textId="0BE5909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5B8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B8D37C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0867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4135CCDC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2FF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0E87F1EB" w14:textId="4800F91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870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10588D81" w14:textId="137EE89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079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30394C21" w14:textId="6E21DAC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B09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212A65A8" w14:textId="23D35F9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EAB0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728AA56F" w14:textId="650FB281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977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520F8C0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753C" w14:textId="397B6EEA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FC2" w14:textId="4F5ACB5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A9A" w14:textId="6937BB9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C778" w14:textId="1A2595A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20B" w14:textId="2EEA3DA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0.0683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CD3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4D6FF7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05BE" w14:textId="27128BD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300" w14:textId="0D8A646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CD6" w14:textId="113ACC5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6C4E" w14:textId="17BCED6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DFE1" w14:textId="45ED830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0.01095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71D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7DDFD5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4E6" w14:textId="1A4C3CBC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703" w14:textId="79C2BB3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156C" w14:textId="3E94C1F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7D7D" w14:textId="6BE1CEC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986" w14:textId="50C7D03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FFD8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7C198C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B07F" w14:textId="090DDE5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C36" w14:textId="741741E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6AD" w14:textId="3B47879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36A" w14:textId="42299BE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7F08" w14:textId="514DA90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3C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87C529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0DCE" w14:textId="64786FD2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708D" w14:textId="7B66C1B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D76" w14:textId="3023C34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258" w14:textId="6706930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0.00798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E8F0" w14:textId="0242EAB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0.00312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196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9B6E7F8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6EFF" w14:textId="68EDD155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798" w14:textId="0684AB9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EE9" w14:textId="2AB736B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6836" w14:textId="51BADE2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0.0181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8F7F" w14:textId="08EA3A1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0.00713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79A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6529CC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F094" w14:textId="2A54575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1CE" w14:textId="00A7FD3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3D6" w14:textId="47AA524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A714" w14:textId="6C22DD6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780A" w14:textId="1093E66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064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E35ED1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BD61" w14:textId="25D4B9A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E8B7" w14:textId="6CE2D8F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69FA" w14:textId="55AA566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030" w14:textId="02C1327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85D" w14:textId="48B8D30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0.0438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00BC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1A6B004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570" w14:textId="15F758CD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1810" w14:textId="4D16673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F780" w14:textId="6F83AD4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399" w14:textId="299AA0D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636" w14:textId="2C19D05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0.1328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976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2AF0C190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C311" w14:textId="713E8621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124" w14:textId="06AC918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AD03" w14:textId="2556E2E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901" w14:textId="114B4DA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C7D5" w14:textId="10EEA6B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042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3B3500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935" w14:textId="0111223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A440" w14:textId="09594D8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2ED3" w14:textId="41FFEF7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CFE" w14:textId="129268C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0.01597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EC08" w14:textId="15CA99D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DFE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F34F209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685" w14:textId="5D3637D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021D" w14:textId="0409BEAE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C69" w14:textId="04E4BED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4DF" w14:textId="5679858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0.0362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8DA" w14:textId="0F04AD4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4DF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5503360E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22E7" w14:paraId="258B5112" w14:textId="77777777" w:rsidTr="00D222E7">
        <w:tc>
          <w:tcPr>
            <w:tcW w:w="5000" w:type="pct"/>
            <w:gridSpan w:val="13"/>
          </w:tcPr>
          <w:p w14:paraId="31EB28DC" w14:textId="6CB1EE8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D222E7" w14:paraId="3E8A6C82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6B3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Dn,</w:t>
            </w:r>
          </w:p>
          <w:p w14:paraId="39C08AA8" w14:textId="63F4C28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0E7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Nk,</w:t>
            </w:r>
          </w:p>
          <w:p w14:paraId="2A941EE8" w14:textId="3162F50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2BE8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A</w:t>
            </w:r>
          </w:p>
          <w:p w14:paraId="0F7275E3" w14:textId="3C5EC28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2CC1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Nk1</w:t>
            </w:r>
          </w:p>
          <w:p w14:paraId="35214382" w14:textId="2909BA29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F4D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L1,</w:t>
            </w:r>
          </w:p>
          <w:p w14:paraId="582794FD" w14:textId="3800105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CF63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L1n,</w:t>
            </w:r>
          </w:p>
          <w:p w14:paraId="018B81AF" w14:textId="4045E31B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5E2D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Txs,</w:t>
            </w:r>
          </w:p>
          <w:p w14:paraId="5FFACCE5" w14:textId="55B6DA6F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415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L2,</w:t>
            </w:r>
          </w:p>
          <w:p w14:paraId="3393617B" w14:textId="24468EFC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CF2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L2n,</w:t>
            </w:r>
          </w:p>
          <w:p w14:paraId="380F8D64" w14:textId="55B1952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0A22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Txm,</w:t>
            </w:r>
          </w:p>
          <w:p w14:paraId="47B009C6" w14:textId="3492A520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BF9B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7559506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A6C5" w14:textId="7E6F60C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943B" w14:textId="11E0A3D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6BE9" w14:textId="71F91D3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044" w14:textId="7CE342E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A81" w14:textId="3589F26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0CA0" w14:textId="08244D1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0DB8" w14:textId="73ADC9E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4382" w14:textId="6D28D59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8C6" w14:textId="52965D1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6C2" w14:textId="6D7D27F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0B8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00A0D3B3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894A" w14:textId="7777777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</w:p>
        </w:tc>
      </w:tr>
      <w:tr w:rsidR="00D222E7" w14:paraId="13F2718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E59F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ЗВ</w:t>
            </w:r>
          </w:p>
          <w:p w14:paraId="03BB215E" w14:textId="56F9EE6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39B7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Mxx,</w:t>
            </w:r>
          </w:p>
          <w:p w14:paraId="3CFBBB29" w14:textId="59C9EFB4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4D34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Ml,</w:t>
            </w:r>
          </w:p>
          <w:p w14:paraId="2047ED96" w14:textId="60D8A4C5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556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г/с</w:t>
            </w:r>
          </w:p>
          <w:p w14:paraId="0272573B" w14:textId="72361472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45EC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т/год</w:t>
            </w:r>
          </w:p>
          <w:p w14:paraId="77892DB3" w14:textId="70C8DB6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1FDE" w14:textId="77777777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22E7" w14:paraId="676BD97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275" w14:textId="2F826D71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45D" w14:textId="39AD5F4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FCD" w14:textId="4B2C9E0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845" w14:textId="09B742B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0.0589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9F03" w14:textId="56874DF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0.00774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2F05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6FFAF88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B223" w14:textId="0A1E4D6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734" w14:textId="478BE9D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CB3C" w14:textId="5D96C84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C996" w14:textId="7C8D35B5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0.00962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6506" w14:textId="505267A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4F61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5F838E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DAD0" w14:textId="4EABE4F6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1A41" w14:textId="337B92B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E67" w14:textId="26B7B4F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047" w14:textId="70A7578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9BC" w14:textId="5ED6AFE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0.003816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B840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49004BB1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5EE" w14:textId="2B6495A0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DA8D" w14:textId="4CCCEA2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AD0" w14:textId="6C408C06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45D" w14:textId="0348AD8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5B7" w14:textId="1636DF4E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6D4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71EC2685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154" w14:textId="0B8EC37E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179" w14:textId="7EEE5FF5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F78" w14:textId="19E43A22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E77F" w14:textId="6396F53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0.00268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B200" w14:textId="3149B75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0.0003496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30D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  <w:tr w:rsidR="00D222E7" w14:paraId="351CD49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87E0" w14:textId="2E157A9B" w:rsidR="00D222E7" w:rsidRPr="00D222E7" w:rsidRDefault="00D222E7" w:rsidP="00D222E7">
            <w:pPr>
              <w:jc w:val="center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90E4" w14:textId="090D518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F9D" w14:textId="5EFE150A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A23" w14:textId="547A0EC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0.00604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ADC" w14:textId="6995C294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0.000793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1F7" w14:textId="77777777" w:rsidR="00D222E7" w:rsidRPr="00D222E7" w:rsidRDefault="00D222E7" w:rsidP="00D222E7">
            <w:pPr>
              <w:rPr>
                <w:color w:val="000000"/>
                <w:sz w:val="22"/>
              </w:rPr>
            </w:pPr>
          </w:p>
        </w:tc>
      </w:tr>
    </w:tbl>
    <w:p w14:paraId="513E971F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D222E7" w14:paraId="5F1337EB" w14:textId="77777777" w:rsidTr="00D222E7">
        <w:tc>
          <w:tcPr>
            <w:tcW w:w="5000" w:type="pct"/>
            <w:gridSpan w:val="4"/>
            <w:vAlign w:val="center"/>
          </w:tcPr>
          <w:p w14:paraId="41B886AB" w14:textId="7F551E7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ВСЕГО по периоду: Холодный (t=,град.С)</w:t>
            </w:r>
          </w:p>
        </w:tc>
      </w:tr>
      <w:tr w:rsidR="00D222E7" w14:paraId="07B0C00E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BA78" w14:textId="22C47EDA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49A5" w14:textId="674339A6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4267" w14:textId="190787F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4A9A" w14:textId="50F7254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4F8C150B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65FD" w14:textId="4C1036B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BFD" w14:textId="250FDDA7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01C7" w14:textId="6CB71AF8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3.3436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31B" w14:textId="47928AF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6.50199</w:t>
            </w:r>
          </w:p>
        </w:tc>
      </w:tr>
      <w:tr w:rsidR="00D222E7" w14:paraId="0AFFF79F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17F9" w14:textId="18CB43E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7FC" w14:textId="48F82CF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6A8E" w14:textId="73E2B15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0.61822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BD" w14:textId="5ABB1340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1.127133</w:t>
            </w:r>
          </w:p>
        </w:tc>
      </w:tr>
      <w:tr w:rsidR="00D222E7" w14:paraId="082A8B36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5315" w14:textId="632B3D8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FCCF" w14:textId="0CE3621F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632C" w14:textId="0A37F41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DE2" w14:textId="1F9BCC0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3.088966</w:t>
            </w:r>
          </w:p>
        </w:tc>
      </w:tr>
      <w:tr w:rsidR="00D222E7" w14:paraId="2B47BAD7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CF7D" w14:textId="79D799C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9299" w14:textId="5F325E2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D86" w14:textId="2A53AEE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0.29207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EBCB" w14:textId="6769A37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0.4563156</w:t>
            </w:r>
          </w:p>
        </w:tc>
      </w:tr>
      <w:tr w:rsidR="00D222E7" w14:paraId="0520098D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B5E" w14:textId="391B16A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4CB" w14:textId="5F3FDF0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7BF3" w14:textId="305AEBE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0.38156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E8B4" w14:textId="2B18BBC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0.758592</w:t>
            </w:r>
          </w:p>
        </w:tc>
      </w:tr>
      <w:tr w:rsidR="00D222E7" w14:paraId="4CFBD964" w14:textId="77777777" w:rsidTr="00D22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720C" w14:textId="74CFA92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23AF" w14:textId="5D98C5C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A492" w14:textId="48E885A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77E" w14:textId="1B5C95D7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0.502257</w:t>
            </w:r>
          </w:p>
        </w:tc>
      </w:tr>
    </w:tbl>
    <w:p w14:paraId="63C18EE9" w14:textId="77777777" w:rsidR="00D222E7" w:rsidRPr="00D222E7" w:rsidRDefault="00D222E7" w:rsidP="00D222E7">
      <w:pPr>
        <w:rPr>
          <w:color w:val="000000"/>
          <w:sz w:val="22"/>
        </w:rPr>
      </w:pPr>
    </w:p>
    <w:p w14:paraId="5B0A82EA" w14:textId="77777777" w:rsidR="00D222E7" w:rsidRPr="00D222E7" w:rsidRDefault="00D222E7" w:rsidP="00D222E7">
      <w:pPr>
        <w:rPr>
          <w:color w:val="000000"/>
          <w:sz w:val="22"/>
        </w:rPr>
      </w:pPr>
    </w:p>
    <w:p w14:paraId="56208CC2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ИТОГО ВЫБРОСЫ ОТ СТОЯНКИ АВТОМОБИЛЕЙ</w:t>
      </w:r>
    </w:p>
    <w:p w14:paraId="4EE38A79" w14:textId="77777777" w:rsidR="00D222E7" w:rsidRPr="00D222E7" w:rsidRDefault="00D222E7" w:rsidP="00D222E7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22E7" w14:paraId="0B7F8239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5E59" w14:textId="35B37ACE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29BE" w14:textId="417B1038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458" w14:textId="292A16F3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6842" w14:textId="4EBF439D" w:rsidR="00D222E7" w:rsidRPr="00D222E7" w:rsidRDefault="00D222E7" w:rsidP="00D222E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22E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22E7" w14:paraId="7CE71221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6CFB" w14:textId="47AF7A51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023" w14:textId="31F458DB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85E" w14:textId="0601A4D3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1.83914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AD31" w14:textId="081CEF4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9.804952</w:t>
            </w:r>
          </w:p>
        </w:tc>
      </w:tr>
      <w:tr w:rsidR="00D222E7" w14:paraId="502DE302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DFE1" w14:textId="0B6A9B2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B83E" w14:textId="13CF997D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05E2" w14:textId="1E401439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0.29883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5D08" w14:textId="1B5490F2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1.5933047</w:t>
            </w:r>
          </w:p>
        </w:tc>
      </w:tr>
      <w:tr w:rsidR="00D222E7" w14:paraId="7E172747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B15" w14:textId="594ACB5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CD43" w14:textId="256704CC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6E1E" w14:textId="7C2FD12F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0.29207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228" w14:textId="5178F86D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1.2407456</w:t>
            </w:r>
          </w:p>
        </w:tc>
      </w:tr>
      <w:tr w:rsidR="00D222E7" w14:paraId="58FB363E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4FEA" w14:textId="385CC330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A65" w14:textId="59B8DA0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8E3A" w14:textId="23915DB1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0.38156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4999" w14:textId="1AC421A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2.179532</w:t>
            </w:r>
          </w:p>
        </w:tc>
      </w:tr>
      <w:tr w:rsidR="00D222E7" w14:paraId="241FC625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286" w14:textId="720141F8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D748" w14:textId="354CC0B4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AE84" w14:textId="5C898BBC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3.3436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AC3" w14:textId="23C29D0A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18.93932</w:t>
            </w:r>
          </w:p>
        </w:tc>
      </w:tr>
      <w:tr w:rsidR="00D222E7" w14:paraId="7ED204B2" w14:textId="77777777" w:rsidTr="00D222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2981" w14:textId="5A0B0B49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33B3" w14:textId="74BCDBA3" w:rsidR="00D222E7" w:rsidRPr="00D222E7" w:rsidRDefault="00D222E7" w:rsidP="00D222E7">
            <w:pPr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AD6" w14:textId="0C43008B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0.61822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883" w14:textId="01787F96" w:rsidR="00D222E7" w:rsidRPr="00D222E7" w:rsidRDefault="00D222E7" w:rsidP="00D222E7">
            <w:pPr>
              <w:jc w:val="right"/>
              <w:rPr>
                <w:color w:val="000000"/>
                <w:sz w:val="22"/>
              </w:rPr>
            </w:pPr>
            <w:r w:rsidRPr="00D222E7">
              <w:rPr>
                <w:color w:val="000000"/>
                <w:sz w:val="22"/>
              </w:rPr>
              <w:t>3.293335</w:t>
            </w:r>
          </w:p>
        </w:tc>
      </w:tr>
    </w:tbl>
    <w:p w14:paraId="260E418B" w14:textId="39C4D31B" w:rsidR="00D222E7" w:rsidRPr="00D222E7" w:rsidRDefault="00D222E7" w:rsidP="00D222E7">
      <w:pPr>
        <w:rPr>
          <w:color w:val="000000"/>
          <w:sz w:val="22"/>
        </w:rPr>
      </w:pPr>
    </w:p>
    <w:p w14:paraId="416B82CE" w14:textId="77777777" w:rsidR="00D222E7" w:rsidRPr="00D222E7" w:rsidRDefault="00D222E7" w:rsidP="00D222E7">
      <w:pPr>
        <w:rPr>
          <w:color w:val="000000"/>
          <w:sz w:val="22"/>
        </w:rPr>
      </w:pPr>
    </w:p>
    <w:p w14:paraId="309F1553" w14:textId="77777777" w:rsidR="00D222E7" w:rsidRPr="00D222E7" w:rsidRDefault="00D222E7" w:rsidP="00D222E7">
      <w:pPr>
        <w:rPr>
          <w:color w:val="000000"/>
          <w:sz w:val="22"/>
        </w:rPr>
      </w:pPr>
      <w:r w:rsidRPr="00D222E7">
        <w:rPr>
          <w:color w:val="000000"/>
          <w:sz w:val="22"/>
        </w:rPr>
        <w:t>Максимальные разовые выбросы достигнуты в холодный период</w:t>
      </w:r>
    </w:p>
    <w:p w14:paraId="7C761CE7" w14:textId="77777777" w:rsidR="00D222E7" w:rsidRPr="00D222E7" w:rsidRDefault="00D222E7" w:rsidP="00D222E7">
      <w:pPr>
        <w:rPr>
          <w:color w:val="000000"/>
          <w:sz w:val="22"/>
        </w:rPr>
      </w:pPr>
    </w:p>
    <w:p w14:paraId="5A9ECB6D" w14:textId="77777777" w:rsidR="00D222E7" w:rsidRPr="00D222E7" w:rsidRDefault="00D222E7" w:rsidP="00D222E7">
      <w:pPr>
        <w:rPr>
          <w:b/>
          <w:i/>
          <w:color w:val="000000"/>
          <w:sz w:val="22"/>
        </w:rPr>
      </w:pPr>
    </w:p>
    <w:p w14:paraId="0AD2D0A1" w14:textId="5A3FBF67" w:rsidR="00D222E7" w:rsidRPr="00D222E7" w:rsidRDefault="00D222E7" w:rsidP="00D222E7">
      <w:pPr>
        <w:jc w:val="center"/>
        <w:rPr>
          <w:color w:val="000000"/>
          <w:sz w:val="22"/>
        </w:rPr>
      </w:pPr>
    </w:p>
    <w:sectPr w:rsidR="00D222E7" w:rsidRPr="00D222E7" w:rsidSect="00D222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BA51" w14:textId="77777777" w:rsidR="0019772B" w:rsidRDefault="0019772B" w:rsidP="00D222E7">
      <w:r>
        <w:separator/>
      </w:r>
    </w:p>
  </w:endnote>
  <w:endnote w:type="continuationSeparator" w:id="0">
    <w:p w14:paraId="1091291C" w14:textId="77777777" w:rsidR="0019772B" w:rsidRDefault="0019772B" w:rsidP="00D22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E6DDB" w14:textId="77777777" w:rsidR="00D222E7" w:rsidRDefault="00D222E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E8354" w14:textId="77777777" w:rsidR="00D222E7" w:rsidRDefault="00D222E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0AC5" w14:textId="77777777" w:rsidR="00D222E7" w:rsidRDefault="00D222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CB2A7" w14:textId="77777777" w:rsidR="0019772B" w:rsidRDefault="0019772B" w:rsidP="00D222E7">
      <w:r>
        <w:separator/>
      </w:r>
    </w:p>
  </w:footnote>
  <w:footnote w:type="continuationSeparator" w:id="0">
    <w:p w14:paraId="49CB4441" w14:textId="77777777" w:rsidR="0019772B" w:rsidRDefault="0019772B" w:rsidP="00D22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0AAD" w14:textId="77777777" w:rsidR="00D222E7" w:rsidRDefault="00D222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85E14" w14:textId="77777777" w:rsidR="00D222E7" w:rsidRDefault="00D222E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73D5" w14:textId="77777777" w:rsidR="00D222E7" w:rsidRDefault="00D222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E7"/>
    <w:rsid w:val="0019772B"/>
    <w:rsid w:val="00440A4F"/>
    <w:rsid w:val="00833824"/>
    <w:rsid w:val="00A47BE0"/>
    <w:rsid w:val="00D2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A55B9E"/>
  <w15:chartTrackingRefBased/>
  <w15:docId w15:val="{750FCF4E-4D24-4072-B526-59994C2D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22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22E7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D222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22E7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AX0MHWD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AX0MHWDN</Template>
  <TotalTime>26</TotalTime>
  <Pages>80</Pages>
  <Words>32027</Words>
  <Characters>182560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214159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2</cp:revision>
  <dcterms:created xsi:type="dcterms:W3CDTF">2025-10-17T06:02:00Z</dcterms:created>
  <dcterms:modified xsi:type="dcterms:W3CDTF">2025-10-17T06:02:00Z</dcterms:modified>
</cp:coreProperties>
</file>